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3827"/>
      </w:tblGrid>
      <w:tr w:rsidR="009657BF" w:rsidRPr="0085647A" w14:paraId="6C7E4080" w14:textId="77777777" w:rsidTr="004F77D1">
        <w:trPr>
          <w:trHeight w:hRule="exact" w:val="1905"/>
        </w:trPr>
        <w:tc>
          <w:tcPr>
            <w:tcW w:w="5387" w:type="dxa"/>
          </w:tcPr>
          <w:p w14:paraId="34FB6374" w14:textId="77777777" w:rsidR="009657BF" w:rsidRPr="0085647A" w:rsidRDefault="00C91B0F" w:rsidP="0085647A">
            <w:pPr>
              <w:widowControl w:val="0"/>
              <w:suppressLineNumbers/>
              <w:suppressAutoHyphens/>
              <w:spacing w:after="120" w:line="240" w:lineRule="auto"/>
              <w:contextualSpacing/>
              <w:rPr>
                <w:rFonts w:ascii="Arial" w:eastAsia="SimSun" w:hAnsi="Arial" w:cs="Arial"/>
                <w:b/>
                <w:kern w:val="1"/>
                <w:lang w:eastAsia="zh-CN" w:bidi="hi-IN"/>
              </w:rPr>
            </w:pPr>
            <w:r w:rsidRPr="0085647A">
              <w:rPr>
                <w:rFonts w:ascii="Arial" w:eastAsia="SimSun" w:hAnsi="Arial" w:cs="Arial"/>
                <w:b/>
                <w:noProof/>
                <w:kern w:val="1"/>
                <w:lang w:eastAsia="et-EE"/>
              </w:rPr>
              <w:drawing>
                <wp:anchor distT="0" distB="0" distL="114300" distR="114300" simplePos="0" relativeHeight="251658240" behindDoc="0" locked="0" layoutInCell="1" allowOverlap="1" wp14:anchorId="5E0CE59E" wp14:editId="2FD1BAA3">
                  <wp:simplePos x="0" y="0"/>
                  <wp:positionH relativeFrom="page">
                    <wp:posOffset>-864235</wp:posOffset>
                  </wp:positionH>
                  <wp:positionV relativeFrom="page">
                    <wp:posOffset>-144145</wp:posOffset>
                  </wp:positionV>
                  <wp:extent cx="2944800" cy="961200"/>
                  <wp:effectExtent l="0" t="0" r="0" b="0"/>
                  <wp:wrapNone/>
                  <wp:docPr id="4" name="Pilt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OM_vapiga_logo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4800" cy="96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27" w:type="dxa"/>
          </w:tcPr>
          <w:p w14:paraId="05175E03" w14:textId="53EC6049" w:rsidR="009657BF" w:rsidRPr="0085647A" w:rsidRDefault="009657BF" w:rsidP="0085647A">
            <w:pPr>
              <w:widowControl w:val="0"/>
              <w:suppressAutoHyphens/>
              <w:spacing w:after="120" w:line="240" w:lineRule="auto"/>
              <w:ind w:right="-225"/>
              <w:contextualSpacing/>
              <w:rPr>
                <w:rFonts w:ascii="Arial" w:eastAsia="SimSun" w:hAnsi="Arial" w:cs="Arial"/>
                <w:kern w:val="1"/>
                <w:lang w:eastAsia="zh-CN" w:bidi="hi-IN"/>
              </w:rPr>
            </w:pPr>
          </w:p>
        </w:tc>
      </w:tr>
      <w:tr w:rsidR="009657BF" w:rsidRPr="0085647A" w14:paraId="650D8F95" w14:textId="77777777" w:rsidTr="00C91B0F">
        <w:trPr>
          <w:trHeight w:val="2336"/>
        </w:trPr>
        <w:tc>
          <w:tcPr>
            <w:tcW w:w="5387" w:type="dxa"/>
          </w:tcPr>
          <w:p w14:paraId="5E6C1F66" w14:textId="71408A5F" w:rsidR="00C91B0F" w:rsidRPr="0085647A" w:rsidRDefault="00C376EA" w:rsidP="0085647A">
            <w:pPr>
              <w:spacing w:after="120" w:line="240" w:lineRule="auto"/>
              <w:contextualSpacing/>
              <w:rPr>
                <w:rFonts w:ascii="Arial" w:hAnsi="Arial" w:cs="Arial"/>
                <w:b/>
                <w:bCs/>
              </w:rPr>
            </w:pPr>
            <w:r w:rsidRPr="0085647A">
              <w:rPr>
                <w:rFonts w:ascii="Arial" w:hAnsi="Arial" w:cs="Arial"/>
                <w:b/>
                <w:bCs/>
              </w:rPr>
              <w:t>L</w:t>
            </w:r>
            <w:r w:rsidR="00F65128">
              <w:rPr>
                <w:rFonts w:ascii="Arial" w:hAnsi="Arial" w:cs="Arial"/>
                <w:b/>
                <w:bCs/>
              </w:rPr>
              <w:t>epingu L</w:t>
            </w:r>
            <w:r w:rsidRPr="0085647A">
              <w:rPr>
                <w:rFonts w:ascii="Arial" w:hAnsi="Arial" w:cs="Arial"/>
                <w:b/>
                <w:bCs/>
              </w:rPr>
              <w:t xml:space="preserve">isa 3. </w:t>
            </w:r>
            <w:r w:rsidR="00686CB6" w:rsidRPr="0085647A">
              <w:rPr>
                <w:rFonts w:ascii="Arial" w:hAnsi="Arial" w:cs="Arial"/>
                <w:b/>
                <w:bCs/>
              </w:rPr>
              <w:t xml:space="preserve">Täiendavad metoodilised kokkulepped </w:t>
            </w:r>
          </w:p>
          <w:p w14:paraId="5ED0495F" w14:textId="77777777" w:rsidR="0085647A" w:rsidRDefault="0085647A" w:rsidP="0085647A">
            <w:pPr>
              <w:widowControl w:val="0"/>
              <w:suppressAutoHyphens/>
              <w:spacing w:after="120" w:line="240" w:lineRule="auto"/>
              <w:contextualSpacing/>
              <w:rPr>
                <w:rFonts w:ascii="Arial" w:hAnsi="Arial" w:cs="Arial"/>
              </w:rPr>
            </w:pPr>
          </w:p>
          <w:p w14:paraId="71AA13FD" w14:textId="77777777" w:rsidR="0085647A" w:rsidRDefault="0085647A" w:rsidP="0085647A">
            <w:pPr>
              <w:widowControl w:val="0"/>
              <w:suppressAutoHyphens/>
              <w:spacing w:after="120" w:line="240" w:lineRule="auto"/>
              <w:contextualSpacing/>
              <w:rPr>
                <w:rFonts w:ascii="Arial" w:hAnsi="Arial" w:cs="Arial"/>
              </w:rPr>
            </w:pPr>
          </w:p>
          <w:p w14:paraId="74FD71A8" w14:textId="7E53D89E" w:rsidR="009657BF" w:rsidRPr="0085647A" w:rsidRDefault="00C91B0F" w:rsidP="0085647A">
            <w:pPr>
              <w:widowControl w:val="0"/>
              <w:suppressAutoHyphens/>
              <w:spacing w:after="120" w:line="240" w:lineRule="auto"/>
              <w:contextualSpacing/>
              <w:rPr>
                <w:rFonts w:ascii="Arial" w:eastAsia="SimSun" w:hAnsi="Arial" w:cs="Arial"/>
                <w:kern w:val="1"/>
                <w:lang w:eastAsia="zh-CN" w:bidi="hi-IN"/>
              </w:rPr>
            </w:pPr>
            <w:r w:rsidRPr="0085647A">
              <w:rPr>
                <w:rFonts w:ascii="Arial" w:hAnsi="Arial" w:cs="Arial"/>
              </w:rPr>
              <w:t>Tallinn</w:t>
            </w:r>
          </w:p>
        </w:tc>
        <w:tc>
          <w:tcPr>
            <w:tcW w:w="3827" w:type="dxa"/>
          </w:tcPr>
          <w:p w14:paraId="2B219526" w14:textId="77777777" w:rsidR="0085647A" w:rsidRDefault="0085647A" w:rsidP="0085647A">
            <w:pPr>
              <w:spacing w:after="120" w:line="240" w:lineRule="auto"/>
              <w:contextualSpacing/>
              <w:rPr>
                <w:rFonts w:ascii="Arial" w:hAnsi="Arial" w:cs="Arial"/>
              </w:rPr>
            </w:pPr>
          </w:p>
          <w:p w14:paraId="027BE34B" w14:textId="77777777" w:rsidR="0085647A" w:rsidRDefault="0085647A" w:rsidP="0085647A">
            <w:pPr>
              <w:spacing w:after="120" w:line="240" w:lineRule="auto"/>
              <w:contextualSpacing/>
              <w:rPr>
                <w:rFonts w:ascii="Arial" w:hAnsi="Arial" w:cs="Arial"/>
              </w:rPr>
            </w:pPr>
          </w:p>
          <w:p w14:paraId="4734776F" w14:textId="77777777" w:rsidR="0085647A" w:rsidRDefault="0085647A" w:rsidP="0085647A">
            <w:pPr>
              <w:spacing w:after="120" w:line="240" w:lineRule="auto"/>
              <w:contextualSpacing/>
              <w:rPr>
                <w:rFonts w:ascii="Arial" w:hAnsi="Arial" w:cs="Arial"/>
              </w:rPr>
            </w:pPr>
          </w:p>
          <w:p w14:paraId="41888014" w14:textId="77777777" w:rsidR="0085647A" w:rsidRDefault="0085647A" w:rsidP="0085647A">
            <w:pPr>
              <w:spacing w:after="120" w:line="240" w:lineRule="auto"/>
              <w:contextualSpacing/>
              <w:rPr>
                <w:rFonts w:ascii="Arial" w:hAnsi="Arial" w:cs="Arial"/>
              </w:rPr>
            </w:pPr>
          </w:p>
          <w:p w14:paraId="4407E7C9" w14:textId="77777777" w:rsidR="0085647A" w:rsidRDefault="0085647A" w:rsidP="0085647A">
            <w:pPr>
              <w:spacing w:after="120" w:line="240" w:lineRule="auto"/>
              <w:contextualSpacing/>
              <w:rPr>
                <w:rFonts w:ascii="Arial" w:hAnsi="Arial" w:cs="Arial"/>
              </w:rPr>
            </w:pPr>
          </w:p>
          <w:p w14:paraId="07719090" w14:textId="77777777" w:rsidR="0085647A" w:rsidRDefault="0085647A" w:rsidP="0085647A">
            <w:pPr>
              <w:spacing w:after="120" w:line="240" w:lineRule="auto"/>
              <w:contextualSpacing/>
              <w:rPr>
                <w:rFonts w:ascii="Arial" w:hAnsi="Arial" w:cs="Arial"/>
              </w:rPr>
            </w:pPr>
          </w:p>
          <w:p w14:paraId="2A3EAD9A" w14:textId="77777777" w:rsidR="0085647A" w:rsidRDefault="0085647A" w:rsidP="0085647A">
            <w:pPr>
              <w:spacing w:after="120" w:line="240" w:lineRule="auto"/>
              <w:contextualSpacing/>
              <w:rPr>
                <w:rFonts w:ascii="Arial" w:hAnsi="Arial" w:cs="Arial"/>
              </w:rPr>
            </w:pPr>
          </w:p>
          <w:p w14:paraId="39FE1F8F" w14:textId="2AC387D5" w:rsidR="009657BF" w:rsidRPr="0085647A" w:rsidRDefault="00C376EA" w:rsidP="0085647A">
            <w:pPr>
              <w:spacing w:after="120" w:line="240" w:lineRule="auto"/>
              <w:contextualSpacing/>
              <w:rPr>
                <w:rFonts w:ascii="Arial" w:eastAsia="SimSun" w:hAnsi="Arial" w:cs="Arial"/>
                <w:i/>
                <w:iCs/>
                <w:kern w:val="24"/>
                <w:lang w:eastAsia="zh-CN" w:bidi="hi-IN"/>
              </w:rPr>
            </w:pPr>
            <w:r w:rsidRPr="0085647A">
              <w:rPr>
                <w:rFonts w:ascii="Arial" w:hAnsi="Arial" w:cs="Arial"/>
              </w:rPr>
              <w:t>08.05.2026</w:t>
            </w:r>
          </w:p>
        </w:tc>
      </w:tr>
    </w:tbl>
    <w:p w14:paraId="47617AD9" w14:textId="3D33BF0C" w:rsidR="0073239D" w:rsidRPr="0085647A" w:rsidRDefault="0073239D" w:rsidP="0085647A">
      <w:pPr>
        <w:tabs>
          <w:tab w:val="left" w:pos="284"/>
        </w:tabs>
        <w:spacing w:after="120" w:line="240" w:lineRule="auto"/>
        <w:contextualSpacing/>
        <w:rPr>
          <w:rFonts w:ascii="Arial" w:hAnsi="Arial" w:cs="Arial"/>
          <w:b/>
        </w:rPr>
      </w:pPr>
    </w:p>
    <w:p w14:paraId="53A34523" w14:textId="087CBC7E" w:rsidR="002170CC" w:rsidRPr="0085647A" w:rsidRDefault="0073239D" w:rsidP="0085647A">
      <w:pPr>
        <w:tabs>
          <w:tab w:val="left" w:pos="284"/>
        </w:tabs>
        <w:spacing w:after="120" w:line="240" w:lineRule="auto"/>
        <w:contextualSpacing/>
        <w:rPr>
          <w:rFonts w:ascii="Arial" w:hAnsi="Arial" w:cs="Arial"/>
        </w:rPr>
      </w:pPr>
      <w:r w:rsidRPr="0085647A">
        <w:rPr>
          <w:rFonts w:ascii="Arial" w:hAnsi="Arial" w:cs="Arial"/>
        </w:rPr>
        <w:t>Vastavalt lepingu punktile 1.1. sõlmiti avakohtumisel projekti metoodilist lähenemist puudutavaid kokkuleppeid:</w:t>
      </w:r>
    </w:p>
    <w:p w14:paraId="39A036BE" w14:textId="77777777" w:rsidR="002170CC" w:rsidRPr="0085647A" w:rsidRDefault="002170CC" w:rsidP="0085647A">
      <w:pPr>
        <w:tabs>
          <w:tab w:val="left" w:pos="1276"/>
        </w:tabs>
        <w:spacing w:after="120" w:line="240" w:lineRule="auto"/>
        <w:contextualSpacing/>
        <w:rPr>
          <w:rFonts w:ascii="Arial" w:hAnsi="Arial" w:cs="Arial"/>
        </w:rPr>
      </w:pPr>
    </w:p>
    <w:p w14:paraId="5BF00448" w14:textId="5CBE4B08" w:rsidR="002170CC" w:rsidRPr="0085647A" w:rsidRDefault="00E62A83" w:rsidP="540EF71B">
      <w:pPr>
        <w:tabs>
          <w:tab w:val="left" w:pos="1276"/>
        </w:tabs>
        <w:spacing w:after="120" w:line="240" w:lineRule="auto"/>
        <w:contextualSpacing/>
        <w:rPr>
          <w:rFonts w:ascii="Arial" w:hAnsi="Arial" w:cs="Arial"/>
        </w:rPr>
      </w:pPr>
      <w:r w:rsidRPr="0FCA312C">
        <w:rPr>
          <w:rFonts w:ascii="Arial" w:hAnsi="Arial" w:cs="Arial"/>
        </w:rPr>
        <w:t xml:space="preserve">1. Oluline on analüüsida projekti raames, kuidas  tuua kokku igakuised (sissetuleku)andmed, sest toimetulekutoetust määratakse ja makstakse konkreetse kuu vajadusest lähtuvalt. </w:t>
      </w:r>
      <w:r w:rsidR="00CE51F3" w:rsidRPr="0FCA312C">
        <w:rPr>
          <w:rFonts w:ascii="Arial" w:hAnsi="Arial" w:cs="Arial"/>
        </w:rPr>
        <w:t>Osad inimesed kvalifitseeruvad toetusele mõne konkreetse kuu põhiselt, kuid ei kvalifitseeruks aasta keskmise põhiselt. Kuupõhine lähenemine on oluline ka tervishoiukulude hüvitamise määra arvutamiseks.</w:t>
      </w:r>
      <w:r w:rsidR="5568B100" w:rsidRPr="0FCA312C">
        <w:rPr>
          <w:rFonts w:ascii="Arial" w:hAnsi="Arial" w:cs="Arial"/>
        </w:rPr>
        <w:t xml:space="preserve"> Üldise retrospektiivse analüüsi tarbeks on aastapõhiste andmete kasutamine </w:t>
      </w:r>
      <w:r w:rsidR="1A598ED5" w:rsidRPr="0FCA312C">
        <w:rPr>
          <w:rFonts w:ascii="Arial" w:hAnsi="Arial" w:cs="Arial"/>
        </w:rPr>
        <w:t>aktsepteeritav.</w:t>
      </w:r>
      <w:r w:rsidR="5568B100" w:rsidRPr="0FCA312C">
        <w:rPr>
          <w:rFonts w:ascii="Arial" w:hAnsi="Arial" w:cs="Arial"/>
        </w:rPr>
        <w:t xml:space="preserve"> </w:t>
      </w:r>
    </w:p>
    <w:p w14:paraId="2A6ECE0B" w14:textId="32EAE8CB" w:rsidR="00CE51F3" w:rsidRPr="0085647A" w:rsidRDefault="00E62A83" w:rsidP="0085647A">
      <w:pPr>
        <w:pStyle w:val="Loendilik"/>
        <w:numPr>
          <w:ilvl w:val="0"/>
          <w:numId w:val="3"/>
        </w:numPr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085647A">
        <w:rPr>
          <w:rFonts w:ascii="Arial" w:eastAsia="Times New Roman" w:hAnsi="Arial" w:cs="Arial"/>
          <w:color w:val="000000"/>
          <w:lang w:eastAsia="et-EE"/>
        </w:rPr>
        <w:t>Töö läbiviija arutab Statistikaametiga ja registri</w:t>
      </w:r>
      <w:r w:rsidR="00CE51F3" w:rsidRPr="0085647A">
        <w:rPr>
          <w:rFonts w:ascii="Arial" w:eastAsia="Times New Roman" w:hAnsi="Arial" w:cs="Arial"/>
          <w:color w:val="000000"/>
          <w:lang w:eastAsia="et-EE"/>
        </w:rPr>
        <w:t xml:space="preserve">te </w:t>
      </w:r>
      <w:r w:rsidRPr="0085647A">
        <w:rPr>
          <w:rFonts w:ascii="Arial" w:eastAsia="Times New Roman" w:hAnsi="Arial" w:cs="Arial"/>
          <w:color w:val="000000"/>
          <w:lang w:eastAsia="et-EE"/>
        </w:rPr>
        <w:t>pidajatega</w:t>
      </w:r>
      <w:r w:rsidR="00CE51F3" w:rsidRPr="0085647A">
        <w:rPr>
          <w:rFonts w:ascii="Arial" w:eastAsia="Times New Roman" w:hAnsi="Arial" w:cs="Arial"/>
          <w:color w:val="000000"/>
          <w:lang w:eastAsia="et-EE"/>
        </w:rPr>
        <w:t xml:space="preserve">, </w:t>
      </w:r>
      <w:r w:rsidRPr="0085647A">
        <w:rPr>
          <w:rFonts w:ascii="Arial" w:eastAsia="Times New Roman" w:hAnsi="Arial" w:cs="Arial"/>
          <w:color w:val="000000"/>
          <w:lang w:eastAsia="et-EE"/>
        </w:rPr>
        <w:t xml:space="preserve">mis seisuga andmeid on olemas.  </w:t>
      </w:r>
    </w:p>
    <w:p w14:paraId="32DFC757" w14:textId="6B5CE284" w:rsidR="00CE51F3" w:rsidRPr="0085647A" w:rsidRDefault="00CE51F3" w:rsidP="0085647A">
      <w:pPr>
        <w:pStyle w:val="Loendilik"/>
        <w:numPr>
          <w:ilvl w:val="0"/>
          <w:numId w:val="3"/>
        </w:numPr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085647A">
        <w:rPr>
          <w:rFonts w:ascii="Arial" w:eastAsia="Times New Roman" w:hAnsi="Arial" w:cs="Arial"/>
          <w:color w:val="000000"/>
          <w:lang w:eastAsia="et-EE"/>
        </w:rPr>
        <w:t xml:space="preserve">Töö läbiviija hindab erinevust toetusele kvalifitseerumisel kuupõhise ja aasta keskmise põhise lähenemise korral. </w:t>
      </w:r>
    </w:p>
    <w:p w14:paraId="030C1E83" w14:textId="0094EB2C" w:rsidR="00CE51F3" w:rsidRPr="0085647A" w:rsidRDefault="00CE51F3" w:rsidP="0085647A">
      <w:pPr>
        <w:pStyle w:val="Loendilik"/>
        <w:numPr>
          <w:ilvl w:val="0"/>
          <w:numId w:val="3"/>
        </w:numPr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>Töö läbiviija k</w:t>
      </w:r>
      <w:r w:rsidR="2321E96A" w:rsidRPr="0FCA312C">
        <w:rPr>
          <w:rFonts w:ascii="Arial" w:eastAsia="Times New Roman" w:hAnsi="Arial" w:cs="Arial"/>
          <w:color w:val="000000" w:themeColor="text1"/>
          <w:lang w:eastAsia="et-EE"/>
        </w:rPr>
        <w:t>lassifitseerib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vajalikud andm</w:t>
      </w:r>
      <w:r w:rsidR="6C06F93B" w:rsidRPr="0FCA312C">
        <w:rPr>
          <w:rFonts w:ascii="Arial" w:eastAsia="Times New Roman" w:hAnsi="Arial" w:cs="Arial"/>
          <w:color w:val="000000" w:themeColor="text1"/>
          <w:lang w:eastAsia="et-EE"/>
        </w:rPr>
        <w:t>eallika</w:t>
      </w:r>
      <w:r w:rsidR="5C2A25DE" w:rsidRPr="0FCA312C">
        <w:rPr>
          <w:rFonts w:ascii="Arial" w:eastAsia="Times New Roman" w:hAnsi="Arial" w:cs="Arial"/>
          <w:color w:val="000000" w:themeColor="text1"/>
          <w:lang w:eastAsia="et-EE"/>
        </w:rPr>
        <w:t>d</w:t>
      </w:r>
      <w:r w:rsidR="6C06F93B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ja -välja</w:t>
      </w:r>
      <w:r w:rsidR="348CFE6E" w:rsidRPr="0FCA312C">
        <w:rPr>
          <w:rFonts w:ascii="Arial" w:eastAsia="Times New Roman" w:hAnsi="Arial" w:cs="Arial"/>
          <w:color w:val="000000" w:themeColor="text1"/>
          <w:lang w:eastAsia="et-EE"/>
        </w:rPr>
        <w:t>d</w:t>
      </w:r>
      <w:r w:rsidR="6C06F93B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>kategooria</w:t>
      </w:r>
      <w:r w:rsidR="76FA9717" w:rsidRPr="0FCA312C">
        <w:rPr>
          <w:rFonts w:ascii="Arial" w:eastAsia="Times New Roman" w:hAnsi="Arial" w:cs="Arial"/>
          <w:color w:val="000000" w:themeColor="text1"/>
          <w:lang w:eastAsia="et-EE"/>
        </w:rPr>
        <w:t>tesse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</w:t>
      </w:r>
      <w:r w:rsidR="4DABED87" w:rsidRPr="0FCA312C">
        <w:rPr>
          <w:rFonts w:ascii="Arial" w:eastAsia="Times New Roman" w:hAnsi="Arial" w:cs="Arial"/>
          <w:color w:val="000000" w:themeColor="text1"/>
          <w:lang w:eastAsia="et-EE"/>
        </w:rPr>
        <w:t>a-d vastavalt tehnilisele kirjeldusele.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</w:t>
      </w:r>
    </w:p>
    <w:p w14:paraId="2F33447E" w14:textId="46A20406" w:rsidR="00CE51F3" w:rsidRPr="0085647A" w:rsidRDefault="00CE51F3" w:rsidP="0085647A">
      <w:pPr>
        <w:pStyle w:val="Loendilik"/>
        <w:numPr>
          <w:ilvl w:val="0"/>
          <w:numId w:val="3"/>
        </w:numPr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>Töö läbiviija teeb ettepanekud, milliseid muudatusi peaks riik ja asutused tegema, et andmed oleks kättesaadavad</w:t>
      </w:r>
      <w:r w:rsidR="4BC8D890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ja kasutatavad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kuupõhise lähenemise rakendamiseks. </w:t>
      </w:r>
    </w:p>
    <w:p w14:paraId="24943997" w14:textId="77777777" w:rsidR="00CE51F3" w:rsidRPr="0085647A" w:rsidRDefault="00CE51F3" w:rsidP="0085647A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</w:p>
    <w:p w14:paraId="65833507" w14:textId="352FE816" w:rsidR="00CE51F3" w:rsidRPr="0085647A" w:rsidRDefault="00CE51F3" w:rsidP="0FCA312C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2. Analüüsida tuleks varade hindamise olulisust toimetuleku hindamisel ja kaalutlusotsuste tegemist toetuse määramisel </w:t>
      </w:r>
      <w:r w:rsidR="7F8BDCB0" w:rsidRPr="0FCA312C">
        <w:rPr>
          <w:rFonts w:ascii="Arial" w:eastAsia="Times New Roman" w:hAnsi="Arial" w:cs="Arial"/>
          <w:color w:val="000000" w:themeColor="text1"/>
          <w:lang w:eastAsia="et-EE"/>
        </w:rPr>
        <w:t>ja/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>või vähendamisel</w:t>
      </w:r>
      <w:r w:rsidR="0D137D57" w:rsidRPr="0FCA312C">
        <w:rPr>
          <w:rFonts w:ascii="Arial" w:eastAsia="Times New Roman" w:hAnsi="Arial" w:cs="Arial"/>
          <w:color w:val="000000" w:themeColor="text1"/>
          <w:lang w:eastAsia="et-EE"/>
        </w:rPr>
        <w:t>.</w:t>
      </w:r>
    </w:p>
    <w:p w14:paraId="1037FC34" w14:textId="0EE1F384" w:rsidR="00CE51F3" w:rsidRPr="0085647A" w:rsidRDefault="00E62A83" w:rsidP="0FCA312C">
      <w:pPr>
        <w:pStyle w:val="Loendilik"/>
        <w:numPr>
          <w:ilvl w:val="0"/>
          <w:numId w:val="4"/>
        </w:numPr>
        <w:spacing w:after="120" w:line="240" w:lineRule="auto"/>
        <w:rPr>
          <w:rFonts w:ascii="Arial" w:eastAsia="Times New Roman" w:hAnsi="Arial" w:cs="Arial"/>
          <w:color w:val="000000"/>
          <w:lang w:val="en-US" w:eastAsia="et-EE"/>
        </w:rPr>
      </w:pPr>
      <w:r w:rsidRPr="61FA8670">
        <w:rPr>
          <w:rFonts w:ascii="Arial" w:eastAsia="Times New Roman" w:hAnsi="Arial" w:cs="Arial"/>
          <w:i/>
          <w:iCs/>
          <w:color w:val="000000" w:themeColor="text1"/>
          <w:lang w:val="en-US" w:eastAsia="et-EE"/>
        </w:rPr>
        <w:t>Household Finance and Consu</w:t>
      </w:r>
      <w:r w:rsidR="71D37FC8" w:rsidRPr="61FA8670">
        <w:rPr>
          <w:rFonts w:ascii="Arial" w:eastAsia="Times New Roman" w:hAnsi="Arial" w:cs="Arial"/>
          <w:i/>
          <w:iCs/>
          <w:color w:val="000000" w:themeColor="text1"/>
          <w:lang w:val="en-US" w:eastAsia="et-EE"/>
        </w:rPr>
        <w:t>m</w:t>
      </w:r>
      <w:r w:rsidRPr="61FA8670">
        <w:rPr>
          <w:rFonts w:ascii="Arial" w:eastAsia="Times New Roman" w:hAnsi="Arial" w:cs="Arial"/>
          <w:i/>
          <w:iCs/>
          <w:color w:val="000000" w:themeColor="text1"/>
          <w:lang w:val="en-US" w:eastAsia="et-EE"/>
        </w:rPr>
        <w:t>ption Survey</w:t>
      </w:r>
      <w:r w:rsidRPr="61FA8670">
        <w:rPr>
          <w:rFonts w:ascii="Arial" w:eastAsia="Times New Roman" w:hAnsi="Arial" w:cs="Arial"/>
          <w:color w:val="000000" w:themeColor="text1"/>
          <w:lang w:val="en-US" w:eastAsia="et-EE"/>
        </w:rPr>
        <w:t xml:space="preserve"> - varade olulisus toimetuleku</w:t>
      </w:r>
      <w:r w:rsidR="00AD2D3D" w:rsidRPr="61FA8670">
        <w:rPr>
          <w:rFonts w:ascii="Arial" w:eastAsia="Times New Roman" w:hAnsi="Arial" w:cs="Arial"/>
          <w:color w:val="000000" w:themeColor="text1"/>
          <w:lang w:val="en-US" w:eastAsia="et-EE"/>
        </w:rPr>
        <w:t>toetuse saajatel</w:t>
      </w:r>
      <w:r w:rsidRPr="61FA8670">
        <w:rPr>
          <w:rFonts w:ascii="Arial" w:eastAsia="Times New Roman" w:hAnsi="Arial" w:cs="Arial"/>
          <w:color w:val="000000" w:themeColor="text1"/>
          <w:lang w:val="en-US" w:eastAsia="et-EE"/>
        </w:rPr>
        <w:t xml:space="preserve">. </w:t>
      </w:r>
    </w:p>
    <w:p w14:paraId="33E46BE4" w14:textId="3B097747" w:rsidR="00CE51F3" w:rsidRPr="0085647A" w:rsidRDefault="00CE51F3" w:rsidP="0085647A">
      <w:pPr>
        <w:pStyle w:val="Loendilik"/>
        <w:numPr>
          <w:ilvl w:val="0"/>
          <w:numId w:val="4"/>
        </w:numPr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>Töö läbiviija analüüsib</w:t>
      </w:r>
      <w:r w:rsidR="3E9A44E6" w:rsidRPr="0FCA312C">
        <w:rPr>
          <w:rFonts w:ascii="Arial" w:eastAsia="Times New Roman" w:hAnsi="Arial" w:cs="Arial"/>
          <w:color w:val="000000" w:themeColor="text1"/>
          <w:lang w:eastAsia="et-EE"/>
        </w:rPr>
        <w:t>,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k</w:t>
      </w:r>
      <w:r w:rsidR="00E62A83" w:rsidRPr="0FCA312C">
        <w:rPr>
          <w:rFonts w:ascii="Arial" w:eastAsia="Times New Roman" w:hAnsi="Arial" w:cs="Arial"/>
          <w:color w:val="000000" w:themeColor="text1"/>
          <w:lang w:eastAsia="et-EE"/>
        </w:rPr>
        <w:t>ui paljudel juhtudel on tehtud kaalutlusotsus varade olemasolu tõttu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. </w:t>
      </w:r>
    </w:p>
    <w:p w14:paraId="5F735590" w14:textId="77777777" w:rsidR="00D36103" w:rsidRPr="0085647A" w:rsidRDefault="00CE51F3" w:rsidP="0085647A">
      <w:pPr>
        <w:pStyle w:val="Loendilik"/>
        <w:numPr>
          <w:ilvl w:val="0"/>
          <w:numId w:val="4"/>
        </w:numPr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085647A">
        <w:rPr>
          <w:rFonts w:ascii="Arial" w:eastAsia="Times New Roman" w:hAnsi="Arial" w:cs="Arial"/>
          <w:color w:val="000000"/>
          <w:lang w:eastAsia="et-EE"/>
        </w:rPr>
        <w:t xml:space="preserve">Selleks kohtub töö läbiviija </w:t>
      </w:r>
      <w:r w:rsidR="00D36103" w:rsidRPr="0085647A">
        <w:rPr>
          <w:rFonts w:ascii="Arial" w:eastAsia="Times New Roman" w:hAnsi="Arial" w:cs="Arial"/>
          <w:color w:val="000000"/>
          <w:lang w:eastAsia="et-EE"/>
        </w:rPr>
        <w:t xml:space="preserve">SKA esindajatega, et arutada </w:t>
      </w:r>
      <w:proofErr w:type="spellStart"/>
      <w:r w:rsidR="00D36103" w:rsidRPr="0085647A">
        <w:rPr>
          <w:rFonts w:ascii="Arial" w:eastAsia="Times New Roman" w:hAnsi="Arial" w:cs="Arial"/>
          <w:color w:val="000000"/>
          <w:lang w:eastAsia="et-EE"/>
        </w:rPr>
        <w:t>STARi</w:t>
      </w:r>
      <w:proofErr w:type="spellEnd"/>
      <w:r w:rsidR="00D36103" w:rsidRPr="0085647A">
        <w:rPr>
          <w:rFonts w:ascii="Arial" w:eastAsia="Times New Roman" w:hAnsi="Arial" w:cs="Arial"/>
          <w:color w:val="000000"/>
          <w:lang w:eastAsia="et-EE"/>
        </w:rPr>
        <w:t xml:space="preserve"> kasutamist allikana.</w:t>
      </w:r>
    </w:p>
    <w:p w14:paraId="38F80282" w14:textId="4181DA68" w:rsidR="00E62A83" w:rsidRPr="0085647A" w:rsidRDefault="00D36103" w:rsidP="0085647A">
      <w:pPr>
        <w:pStyle w:val="Loendilik"/>
        <w:numPr>
          <w:ilvl w:val="0"/>
          <w:numId w:val="4"/>
        </w:numPr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085647A">
        <w:rPr>
          <w:rFonts w:ascii="Arial" w:eastAsia="Times New Roman" w:hAnsi="Arial" w:cs="Arial"/>
          <w:color w:val="000000"/>
          <w:lang w:eastAsia="et-EE"/>
        </w:rPr>
        <w:t xml:space="preserve">Varade hindamise ja kaalutlusotsuse teema viiakse ka </w:t>
      </w:r>
      <w:r w:rsidR="00E62A83" w:rsidRPr="0085647A">
        <w:rPr>
          <w:rFonts w:ascii="Arial" w:eastAsia="Times New Roman" w:hAnsi="Arial" w:cs="Arial"/>
          <w:color w:val="000000"/>
          <w:lang w:eastAsia="et-EE"/>
        </w:rPr>
        <w:t xml:space="preserve">fookusgruppides </w:t>
      </w:r>
      <w:proofErr w:type="spellStart"/>
      <w:r w:rsidR="00E62A83" w:rsidRPr="0085647A">
        <w:rPr>
          <w:rFonts w:ascii="Arial" w:eastAsia="Times New Roman" w:hAnsi="Arial" w:cs="Arial"/>
          <w:color w:val="000000"/>
          <w:lang w:eastAsia="et-EE"/>
        </w:rPr>
        <w:t>KOVidega</w:t>
      </w:r>
      <w:proofErr w:type="spellEnd"/>
      <w:r w:rsidRPr="0085647A">
        <w:rPr>
          <w:rFonts w:ascii="Arial" w:eastAsia="Times New Roman" w:hAnsi="Arial" w:cs="Arial"/>
          <w:color w:val="000000"/>
          <w:lang w:eastAsia="et-EE"/>
        </w:rPr>
        <w:t>.</w:t>
      </w:r>
    </w:p>
    <w:p w14:paraId="4A5CA778" w14:textId="77777777" w:rsidR="00D36103" w:rsidRPr="0085647A" w:rsidRDefault="00D36103" w:rsidP="0085647A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</w:p>
    <w:p w14:paraId="622FE72D" w14:textId="441B72A7" w:rsidR="00D36103" w:rsidRPr="0085647A" w:rsidRDefault="00D36103" w:rsidP="0085647A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  <w:r w:rsidRPr="0085647A">
        <w:rPr>
          <w:rFonts w:ascii="Arial" w:eastAsia="Times New Roman" w:hAnsi="Arial" w:cs="Arial"/>
          <w:color w:val="000000"/>
          <w:lang w:eastAsia="et-EE"/>
        </w:rPr>
        <w:t xml:space="preserve">3. Lõpparuanne peaks olema piisavalt informatiivne, et võimaldada uuringu kordamist sama metoodika ja andmete alusel ning et lõpparuandes esitatule tuginedes oleks lihtne võtta järgmisi samme ja alustada jätkuprojekti.  </w:t>
      </w:r>
    </w:p>
    <w:p w14:paraId="6DC64D10" w14:textId="62C48728" w:rsidR="00D36103" w:rsidRPr="0085647A" w:rsidRDefault="00D36103" w:rsidP="0085647A">
      <w:pPr>
        <w:pStyle w:val="Loendilik"/>
        <w:numPr>
          <w:ilvl w:val="0"/>
          <w:numId w:val="5"/>
        </w:numPr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085647A">
        <w:rPr>
          <w:rFonts w:ascii="Arial" w:eastAsia="Times New Roman" w:hAnsi="Arial" w:cs="Arial"/>
          <w:color w:val="000000"/>
          <w:lang w:eastAsia="et-EE"/>
        </w:rPr>
        <w:t xml:space="preserve">See ei tähenda, et raporti põhiosa peaks olema väga mahukas. Vajaliku info edastamiseks sobivad ka lisad.   </w:t>
      </w:r>
    </w:p>
    <w:p w14:paraId="28A61FA9" w14:textId="2632F80C" w:rsidR="00D36103" w:rsidRPr="0085647A" w:rsidRDefault="00D36103" w:rsidP="0FCA312C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>4. Töö tellija kinnitab, et aktsepteeritav on ka tulemus, et kõiki andmeid ei ole mõistlik registrite põhiselt ja automatiseeritult kokku tuua, sest see on nt liiga kallis riigile v</w:t>
      </w:r>
      <w:r w:rsidR="7FF5B0DD" w:rsidRPr="0FCA312C">
        <w:rPr>
          <w:rFonts w:ascii="Arial" w:eastAsia="Times New Roman" w:hAnsi="Arial" w:cs="Arial"/>
          <w:color w:val="000000" w:themeColor="text1"/>
          <w:lang w:eastAsia="et-EE"/>
        </w:rPr>
        <w:t>õi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õiguslikult välistatud. Tellija on ambitsioonikas, kuid ka realistlik.</w:t>
      </w:r>
    </w:p>
    <w:p w14:paraId="663BE061" w14:textId="77777777" w:rsidR="0085647A" w:rsidRDefault="0085647A" w:rsidP="0085647A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</w:p>
    <w:p w14:paraId="0A85B37D" w14:textId="72440AFC" w:rsidR="00D36103" w:rsidRPr="0085647A" w:rsidRDefault="00D36103" w:rsidP="0FCA312C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lastRenderedPageBreak/>
        <w:t xml:space="preserve">5. Töö tellija kinnitab, et tellitava töö </w:t>
      </w:r>
      <w:r w:rsidR="79DA6166" w:rsidRPr="0FCA312C">
        <w:rPr>
          <w:rFonts w:ascii="Arial" w:eastAsia="Times New Roman" w:hAnsi="Arial" w:cs="Arial"/>
          <w:color w:val="000000" w:themeColor="text1"/>
          <w:lang w:eastAsia="et-EE"/>
        </w:rPr>
        <w:t>peamine</w:t>
      </w:r>
      <w:r w:rsidR="007E5216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eesmärk ei ole </w:t>
      </w:r>
      <w:r w:rsidR="007E5216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raha kokkuhoid riigieelarves. Toimetulekutoetuse maksmine enamatele inimestele, kellel on selleks õigus suurendab kulusid. Küll aga on tellija veendunud, et pikas plaanis toob (tervise)probleemide kuhjumise ennetamine kaasa kokkuhoiu riigi jaoks. </w:t>
      </w:r>
    </w:p>
    <w:p w14:paraId="1E2EA6E8" w14:textId="77777777" w:rsidR="0085647A" w:rsidRDefault="0085647A" w:rsidP="0085647A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</w:p>
    <w:p w14:paraId="389399B5" w14:textId="37B28BB3" w:rsidR="0049133D" w:rsidRPr="0085647A" w:rsidRDefault="007E5216" w:rsidP="0085647A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  <w:r w:rsidRPr="0085647A">
        <w:rPr>
          <w:rFonts w:ascii="Arial" w:eastAsia="Times New Roman" w:hAnsi="Arial" w:cs="Arial"/>
          <w:color w:val="000000"/>
          <w:lang w:eastAsia="et-EE"/>
        </w:rPr>
        <w:t xml:space="preserve">6. </w:t>
      </w:r>
      <w:r w:rsidR="0049133D" w:rsidRPr="0085647A">
        <w:rPr>
          <w:rFonts w:ascii="Arial" w:eastAsia="Times New Roman" w:hAnsi="Arial" w:cs="Arial"/>
          <w:color w:val="000000"/>
          <w:lang w:eastAsia="et-EE"/>
        </w:rPr>
        <w:t xml:space="preserve">Projekti dokumentidega töötamise </w:t>
      </w:r>
      <w:proofErr w:type="spellStart"/>
      <w:r w:rsidR="0049133D" w:rsidRPr="0085647A">
        <w:rPr>
          <w:rFonts w:ascii="Arial" w:eastAsia="Times New Roman" w:hAnsi="Arial" w:cs="Arial"/>
          <w:color w:val="000000"/>
          <w:lang w:eastAsia="et-EE"/>
        </w:rPr>
        <w:t>ühiskeskkond</w:t>
      </w:r>
      <w:proofErr w:type="spellEnd"/>
      <w:r w:rsidR="0049133D" w:rsidRPr="0085647A">
        <w:rPr>
          <w:rFonts w:ascii="Arial" w:eastAsia="Times New Roman" w:hAnsi="Arial" w:cs="Arial"/>
          <w:color w:val="000000"/>
          <w:lang w:eastAsia="et-EE"/>
        </w:rPr>
        <w:t xml:space="preserve"> on SharePoint. Töö tellija esindaja teeb kõigile juurdepääsud projekti kaustale. </w:t>
      </w:r>
      <w:r w:rsidR="00B35A5B" w:rsidRPr="00745021">
        <w:rPr>
          <w:rFonts w:ascii="Arial" w:eastAsia="Times New Roman" w:hAnsi="Arial" w:cs="Arial"/>
          <w:color w:val="000000"/>
          <w:lang w:eastAsia="et-EE"/>
        </w:rPr>
        <w:t xml:space="preserve">Töö läbiviija võib esitada aruanded meiliga ning </w:t>
      </w:r>
      <w:r w:rsidR="00745021">
        <w:rPr>
          <w:rFonts w:ascii="Arial" w:eastAsia="Times New Roman" w:hAnsi="Arial" w:cs="Arial"/>
          <w:color w:val="000000"/>
          <w:lang w:eastAsia="et-EE"/>
        </w:rPr>
        <w:t>t</w:t>
      </w:r>
      <w:r w:rsidR="00B35A5B" w:rsidRPr="00745021">
        <w:rPr>
          <w:rFonts w:ascii="Arial" w:eastAsia="Times New Roman" w:hAnsi="Arial" w:cs="Arial"/>
          <w:color w:val="000000"/>
          <w:lang w:eastAsia="et-EE"/>
        </w:rPr>
        <w:t>ellija võib saata koondatud tagasiside meiliga</w:t>
      </w:r>
      <w:r w:rsidR="00B35A5B">
        <w:rPr>
          <w:rFonts w:ascii="Arial" w:eastAsia="Times New Roman" w:hAnsi="Arial" w:cs="Arial"/>
          <w:color w:val="000000"/>
          <w:lang w:eastAsia="et-EE"/>
        </w:rPr>
        <w:t xml:space="preserve">.  </w:t>
      </w:r>
    </w:p>
    <w:p w14:paraId="04FE2C9E" w14:textId="77777777" w:rsidR="0085647A" w:rsidRDefault="0085647A" w:rsidP="0085647A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</w:p>
    <w:p w14:paraId="1035109E" w14:textId="74E596AD" w:rsidR="0049133D" w:rsidRPr="0085647A" w:rsidRDefault="0049133D" w:rsidP="0085647A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  <w:r w:rsidRPr="0085647A">
        <w:rPr>
          <w:rFonts w:ascii="Arial" w:eastAsia="Times New Roman" w:hAnsi="Arial" w:cs="Arial"/>
          <w:color w:val="000000"/>
          <w:lang w:eastAsia="et-EE"/>
        </w:rPr>
        <w:t xml:space="preserve">7. </w:t>
      </w:r>
      <w:r w:rsidR="0085647A">
        <w:rPr>
          <w:rFonts w:ascii="Arial" w:eastAsia="Times New Roman" w:hAnsi="Arial" w:cs="Arial"/>
          <w:color w:val="000000"/>
          <w:lang w:eastAsia="et-EE"/>
        </w:rPr>
        <w:t>Projekti õnnestumiseks on vajalik i</w:t>
      </w:r>
      <w:r w:rsidRPr="0085647A">
        <w:rPr>
          <w:rFonts w:ascii="Arial" w:eastAsia="Times New Roman" w:hAnsi="Arial" w:cs="Arial"/>
          <w:color w:val="000000"/>
          <w:lang w:eastAsia="et-EE"/>
        </w:rPr>
        <w:t xml:space="preserve">nfo </w:t>
      </w:r>
      <w:r w:rsidR="0085647A" w:rsidRPr="0085647A">
        <w:rPr>
          <w:rFonts w:ascii="Arial" w:eastAsia="Times New Roman" w:hAnsi="Arial" w:cs="Arial"/>
          <w:color w:val="000000"/>
          <w:lang w:eastAsia="et-EE"/>
        </w:rPr>
        <w:t xml:space="preserve">kiire </w:t>
      </w:r>
      <w:r w:rsidRPr="0085647A">
        <w:rPr>
          <w:rFonts w:ascii="Arial" w:eastAsia="Times New Roman" w:hAnsi="Arial" w:cs="Arial"/>
          <w:color w:val="000000"/>
          <w:lang w:eastAsia="et-EE"/>
        </w:rPr>
        <w:t>liikumi</w:t>
      </w:r>
      <w:r w:rsidR="0085647A">
        <w:rPr>
          <w:rFonts w:ascii="Arial" w:eastAsia="Times New Roman" w:hAnsi="Arial" w:cs="Arial"/>
          <w:color w:val="000000"/>
          <w:lang w:eastAsia="et-EE"/>
        </w:rPr>
        <w:t>ne</w:t>
      </w:r>
      <w:r w:rsidRPr="0085647A">
        <w:rPr>
          <w:rFonts w:ascii="Arial" w:eastAsia="Times New Roman" w:hAnsi="Arial" w:cs="Arial"/>
          <w:color w:val="000000"/>
          <w:lang w:eastAsia="et-EE"/>
        </w:rPr>
        <w:t xml:space="preserve"> tellija ja töö läbiviija vahel</w:t>
      </w:r>
      <w:r w:rsidR="0085647A" w:rsidRPr="0085647A">
        <w:rPr>
          <w:rFonts w:ascii="Arial" w:eastAsia="Times New Roman" w:hAnsi="Arial" w:cs="Arial"/>
          <w:color w:val="000000"/>
          <w:lang w:eastAsia="et-EE"/>
        </w:rPr>
        <w:t>.</w:t>
      </w:r>
    </w:p>
    <w:p w14:paraId="6DCFB239" w14:textId="1BB962A6" w:rsidR="0049133D" w:rsidRPr="0085647A" w:rsidRDefault="0049133D" w:rsidP="0085647A">
      <w:pPr>
        <w:pStyle w:val="Loendilik"/>
        <w:numPr>
          <w:ilvl w:val="0"/>
          <w:numId w:val="5"/>
        </w:numPr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Iga kuu toimub regulaarne </w:t>
      </w:r>
      <w:r w:rsidR="0085647A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tellija ja töö läbiviija 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>projektijuhtide kohtumine</w:t>
      </w:r>
      <w:r w:rsidR="0085647A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. 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Need </w:t>
      </w:r>
      <w:r w:rsidR="0085647A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kohtumised 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hakkavad toimuma iga kuu esimese </w:t>
      </w:r>
      <w:r w:rsidR="7EFEEEC1" w:rsidRPr="0FCA312C">
        <w:rPr>
          <w:rFonts w:ascii="Arial" w:eastAsia="Times New Roman" w:hAnsi="Arial" w:cs="Arial"/>
          <w:color w:val="000000" w:themeColor="text1"/>
          <w:lang w:eastAsia="et-EE"/>
        </w:rPr>
        <w:t>täis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nädala neljapäeval </w:t>
      </w:r>
      <w:r w:rsidR="3EC662E7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kell 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>10</w:t>
      </w:r>
      <w:r w:rsidR="02A5140C" w:rsidRPr="0FCA312C">
        <w:rPr>
          <w:rFonts w:ascii="Arial" w:eastAsia="Times New Roman" w:hAnsi="Arial" w:cs="Arial"/>
          <w:color w:val="000000" w:themeColor="text1"/>
          <w:lang w:eastAsia="et-EE"/>
        </w:rPr>
        <w:t>:00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>-11</w:t>
      </w:r>
      <w:r w:rsidR="491F323A" w:rsidRPr="0FCA312C">
        <w:rPr>
          <w:rFonts w:ascii="Arial" w:eastAsia="Times New Roman" w:hAnsi="Arial" w:cs="Arial"/>
          <w:color w:val="000000" w:themeColor="text1"/>
          <w:lang w:eastAsia="et-EE"/>
        </w:rPr>
        <w:t>:00</w:t>
      </w:r>
      <w:r w:rsidR="3407B241" w:rsidRPr="0FCA312C">
        <w:rPr>
          <w:rFonts w:ascii="Arial" w:eastAsia="Times New Roman" w:hAnsi="Arial" w:cs="Arial"/>
          <w:color w:val="000000" w:themeColor="text1"/>
          <w:lang w:eastAsia="et-EE"/>
        </w:rPr>
        <w:t>, erandina 2026 a juuni, mil kohtumine toimub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11</w:t>
      </w:r>
      <w:r w:rsidR="657A270D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. 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>juuni kell 10:00-11:00.</w:t>
      </w:r>
    </w:p>
    <w:p w14:paraId="5DA3E461" w14:textId="3CA630AB" w:rsidR="0085647A" w:rsidRPr="0085647A" w:rsidRDefault="0085647A" w:rsidP="0085647A">
      <w:pPr>
        <w:pStyle w:val="Loendilik"/>
        <w:numPr>
          <w:ilvl w:val="0"/>
          <w:numId w:val="5"/>
        </w:numPr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Projektijuhid </w:t>
      </w:r>
      <w:r w:rsidR="0049133D" w:rsidRPr="0FCA312C">
        <w:rPr>
          <w:rFonts w:ascii="Arial" w:eastAsia="Times New Roman" w:hAnsi="Arial" w:cs="Arial"/>
          <w:color w:val="000000" w:themeColor="text1"/>
          <w:lang w:eastAsia="et-EE"/>
        </w:rPr>
        <w:t>kaasa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>vad kohtumistele</w:t>
      </w:r>
      <w:r w:rsidR="0049133D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vastavalt vajadusele juhtrühmaliikmeid </w:t>
      </w:r>
      <w:r w:rsidR="148DDB39" w:rsidRPr="0FCA312C">
        <w:rPr>
          <w:rFonts w:ascii="Arial" w:eastAsia="Times New Roman" w:hAnsi="Arial" w:cs="Arial"/>
          <w:color w:val="000000" w:themeColor="text1"/>
          <w:lang w:eastAsia="et-EE"/>
        </w:rPr>
        <w:t>ja/</w:t>
      </w:r>
      <w:r w:rsidR="0049133D" w:rsidRPr="0FCA312C">
        <w:rPr>
          <w:rFonts w:ascii="Arial" w:eastAsia="Times New Roman" w:hAnsi="Arial" w:cs="Arial"/>
          <w:color w:val="000000" w:themeColor="text1"/>
          <w:lang w:eastAsia="et-EE"/>
        </w:rPr>
        <w:t>v</w:t>
      </w:r>
      <w:r w:rsidR="1A861607" w:rsidRPr="0FCA312C">
        <w:rPr>
          <w:rFonts w:ascii="Arial" w:eastAsia="Times New Roman" w:hAnsi="Arial" w:cs="Arial"/>
          <w:color w:val="000000" w:themeColor="text1"/>
          <w:lang w:eastAsia="et-EE"/>
        </w:rPr>
        <w:t>õi</w:t>
      </w:r>
      <w:r w:rsidR="0049133D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väliseksperte.</w:t>
      </w:r>
    </w:p>
    <w:p w14:paraId="737D496F" w14:textId="2F5771E6" w:rsidR="0085647A" w:rsidRPr="0085647A" w:rsidRDefault="0085647A" w:rsidP="0085647A">
      <w:pPr>
        <w:pStyle w:val="Loendilik"/>
        <w:numPr>
          <w:ilvl w:val="0"/>
          <w:numId w:val="5"/>
        </w:numPr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085647A">
        <w:rPr>
          <w:rFonts w:ascii="Arial" w:eastAsia="Times New Roman" w:hAnsi="Arial" w:cs="Arial"/>
          <w:color w:val="000000"/>
          <w:lang w:eastAsia="et-EE"/>
        </w:rPr>
        <w:t>Tellija volitatud esindaja paneb need kohtumised projektijuhtide kalendritesse.</w:t>
      </w:r>
    </w:p>
    <w:p w14:paraId="28BEB6DB" w14:textId="3FEF6288" w:rsidR="0049133D" w:rsidRPr="0085647A" w:rsidRDefault="0049133D" w:rsidP="0085647A">
      <w:pPr>
        <w:pStyle w:val="Loendilik"/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085647A">
        <w:rPr>
          <w:rFonts w:ascii="Arial" w:eastAsia="Times New Roman" w:hAnsi="Arial" w:cs="Arial"/>
          <w:color w:val="000000"/>
          <w:lang w:eastAsia="et-EE"/>
        </w:rPr>
        <w:t xml:space="preserve"> </w:t>
      </w:r>
    </w:p>
    <w:p w14:paraId="7359CA85" w14:textId="37399EF3" w:rsidR="007E5216" w:rsidRPr="0085647A" w:rsidRDefault="0049133D" w:rsidP="0085647A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  <w:r w:rsidRPr="0085647A">
        <w:rPr>
          <w:rFonts w:ascii="Arial" w:eastAsia="Times New Roman" w:hAnsi="Arial" w:cs="Arial"/>
          <w:color w:val="000000"/>
          <w:lang w:eastAsia="et-EE"/>
        </w:rPr>
        <w:t xml:space="preserve">8. </w:t>
      </w:r>
      <w:r w:rsidR="007E5216" w:rsidRPr="0085647A">
        <w:rPr>
          <w:rFonts w:ascii="Arial" w:eastAsia="Times New Roman" w:hAnsi="Arial" w:cs="Arial"/>
          <w:color w:val="000000"/>
          <w:lang w:eastAsia="et-EE"/>
        </w:rPr>
        <w:t>(Vahe)</w:t>
      </w:r>
      <w:r w:rsidRPr="0085647A">
        <w:rPr>
          <w:rFonts w:ascii="Arial" w:eastAsia="Times New Roman" w:hAnsi="Arial" w:cs="Arial"/>
          <w:color w:val="000000"/>
          <w:lang w:eastAsia="et-EE"/>
        </w:rPr>
        <w:t>aruannete (VA)</w:t>
      </w:r>
      <w:r w:rsidR="007E5216" w:rsidRPr="0085647A">
        <w:rPr>
          <w:rFonts w:ascii="Arial" w:eastAsia="Times New Roman" w:hAnsi="Arial" w:cs="Arial"/>
          <w:color w:val="000000"/>
          <w:lang w:eastAsia="et-EE"/>
        </w:rPr>
        <w:t xml:space="preserve"> üleandmise korraldus</w:t>
      </w:r>
    </w:p>
    <w:p w14:paraId="310651C2" w14:textId="496EC67A" w:rsidR="0049133D" w:rsidRPr="0085647A" w:rsidRDefault="0049133D" w:rsidP="0085647A">
      <w:pPr>
        <w:pStyle w:val="Loendilik"/>
        <w:numPr>
          <w:ilvl w:val="0"/>
          <w:numId w:val="5"/>
        </w:numPr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085647A">
        <w:rPr>
          <w:rFonts w:ascii="Arial" w:eastAsia="Times New Roman" w:hAnsi="Arial" w:cs="Arial"/>
          <w:color w:val="000000"/>
          <w:lang w:eastAsia="et-EE"/>
        </w:rPr>
        <w:t xml:space="preserve">Juhtrühma kohtumised korraldatakse nii, et need oleks ühtlasi valideerimiskohtumised. </w:t>
      </w:r>
    </w:p>
    <w:p w14:paraId="655DD3F3" w14:textId="46A9B2C3" w:rsidR="007E5216" w:rsidRPr="0085647A" w:rsidRDefault="007E5216" w:rsidP="0085647A">
      <w:pPr>
        <w:pStyle w:val="Loendilik"/>
        <w:numPr>
          <w:ilvl w:val="0"/>
          <w:numId w:val="5"/>
        </w:numPr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>Etapid: töö läbiviija esitab kirjalikult töö tellijale raporti; paar päeva hiljem tutvustatakse raportit juhtrühmale; juhtrühm annab  ettenähtud aja jooksul tagasiside nii kirjalikult kui ka suuliselt teisel väiksema osaliste ringiga kohtumisel; töö läbiviija esitab täiendatud raporti</w:t>
      </w:r>
      <w:r w:rsidR="0049133D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; </w:t>
      </w:r>
      <w:r w:rsidR="6B27F333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koostatakse </w:t>
      </w:r>
      <w:r w:rsidR="0049133D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töö üleandmise-vastuvõtmise akt ja </w:t>
      </w:r>
      <w:r w:rsidR="084F5E29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arve alusel tehakse </w:t>
      </w:r>
      <w:r w:rsidR="0049133D" w:rsidRPr="0FCA312C">
        <w:rPr>
          <w:rFonts w:ascii="Arial" w:eastAsia="Times New Roman" w:hAnsi="Arial" w:cs="Arial"/>
          <w:color w:val="000000" w:themeColor="text1"/>
          <w:lang w:eastAsia="et-EE"/>
        </w:rPr>
        <w:t>väljamakse.</w:t>
      </w:r>
    </w:p>
    <w:p w14:paraId="70B4BC51" w14:textId="28D2D244" w:rsidR="0085647A" w:rsidRDefault="0085647A" w:rsidP="0085647A">
      <w:pPr>
        <w:pStyle w:val="Loendilik"/>
        <w:numPr>
          <w:ilvl w:val="0"/>
          <w:numId w:val="5"/>
        </w:numPr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Tellija volitatud esindaja </w:t>
      </w:r>
      <w:r w:rsidR="53013084" w:rsidRPr="0FCA312C">
        <w:rPr>
          <w:rFonts w:ascii="Arial" w:eastAsia="Times New Roman" w:hAnsi="Arial" w:cs="Arial"/>
          <w:color w:val="000000" w:themeColor="text1"/>
          <w:lang w:eastAsia="et-EE"/>
        </w:rPr>
        <w:t>saadab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kohtumis</w:t>
      </w:r>
      <w:r w:rsidR="6B333353" w:rsidRPr="0FCA312C">
        <w:rPr>
          <w:rFonts w:ascii="Arial" w:eastAsia="Times New Roman" w:hAnsi="Arial" w:cs="Arial"/>
          <w:color w:val="000000" w:themeColor="text1"/>
          <w:lang w:eastAsia="et-EE"/>
        </w:rPr>
        <w:t>te kalendrikutsed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juhtrühma liikmete ja töö läbiviija esindajate</w:t>
      </w:r>
      <w:r w:rsidR="6792E5C0" w:rsidRPr="0FCA312C">
        <w:rPr>
          <w:rFonts w:ascii="Arial" w:eastAsia="Times New Roman" w:hAnsi="Arial" w:cs="Arial"/>
          <w:color w:val="000000" w:themeColor="text1"/>
          <w:lang w:eastAsia="et-EE"/>
        </w:rPr>
        <w:t>le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>.</w:t>
      </w:r>
    </w:p>
    <w:p w14:paraId="01671B6F" w14:textId="6AE86698" w:rsidR="007E5216" w:rsidRPr="0085647A" w:rsidRDefault="0085647A" w:rsidP="0085647A">
      <w:pPr>
        <w:pStyle w:val="Loendilik"/>
        <w:numPr>
          <w:ilvl w:val="0"/>
          <w:numId w:val="5"/>
        </w:numPr>
        <w:spacing w:after="120" w:line="240" w:lineRule="auto"/>
        <w:rPr>
          <w:rFonts w:ascii="Arial" w:eastAsia="Times New Roman" w:hAnsi="Arial" w:cs="Arial"/>
          <w:color w:val="000000"/>
          <w:lang w:eastAsia="et-EE"/>
        </w:rPr>
      </w:pPr>
      <w:r w:rsidRPr="0085647A">
        <w:rPr>
          <w:rFonts w:ascii="Arial" w:eastAsia="Times New Roman" w:hAnsi="Arial" w:cs="Arial"/>
          <w:color w:val="000000"/>
          <w:u w:val="single"/>
          <w:lang w:eastAsia="et-EE"/>
        </w:rPr>
        <w:t>Põhikuupäevad – (v</w:t>
      </w:r>
      <w:r w:rsidR="007E5216" w:rsidRPr="0085647A">
        <w:rPr>
          <w:rFonts w:ascii="Arial" w:eastAsia="Times New Roman" w:hAnsi="Arial" w:cs="Arial"/>
          <w:color w:val="000000"/>
          <w:u w:val="single"/>
          <w:lang w:eastAsia="et-EE"/>
        </w:rPr>
        <w:t>ahe</w:t>
      </w:r>
      <w:r w:rsidRPr="0085647A">
        <w:rPr>
          <w:rFonts w:ascii="Arial" w:eastAsia="Times New Roman" w:hAnsi="Arial" w:cs="Arial"/>
          <w:color w:val="000000"/>
          <w:u w:val="single"/>
          <w:lang w:eastAsia="et-EE"/>
        </w:rPr>
        <w:t>)</w:t>
      </w:r>
      <w:r w:rsidR="007E5216" w:rsidRPr="0085647A">
        <w:rPr>
          <w:rFonts w:ascii="Arial" w:eastAsia="Times New Roman" w:hAnsi="Arial" w:cs="Arial"/>
          <w:color w:val="000000"/>
          <w:u w:val="single"/>
          <w:lang w:eastAsia="et-EE"/>
        </w:rPr>
        <w:t>aruannete es</w:t>
      </w:r>
      <w:r w:rsidR="0049133D" w:rsidRPr="0085647A">
        <w:rPr>
          <w:rFonts w:ascii="Arial" w:eastAsia="Times New Roman" w:hAnsi="Arial" w:cs="Arial"/>
          <w:color w:val="000000"/>
          <w:u w:val="single"/>
          <w:lang w:eastAsia="et-EE"/>
        </w:rPr>
        <w:t>i</w:t>
      </w:r>
      <w:r w:rsidR="007E5216" w:rsidRPr="0085647A">
        <w:rPr>
          <w:rFonts w:ascii="Arial" w:eastAsia="Times New Roman" w:hAnsi="Arial" w:cs="Arial"/>
          <w:color w:val="000000"/>
          <w:u w:val="single"/>
          <w:lang w:eastAsia="et-EE"/>
        </w:rPr>
        <w:t xml:space="preserve">tamine ja tagasisidestamine: </w:t>
      </w:r>
    </w:p>
    <w:p w14:paraId="6B9413DD" w14:textId="56F80623" w:rsidR="007E5216" w:rsidRPr="0085647A" w:rsidRDefault="007E5216" w:rsidP="0FCA312C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>I VA esitamine</w:t>
      </w:r>
      <w:r w:rsidR="0049133D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22.11.2026 a</w:t>
      </w:r>
    </w:p>
    <w:p w14:paraId="2ACAFB60" w14:textId="4963576F" w:rsidR="007E5216" w:rsidRPr="0085647A" w:rsidRDefault="0049133D" w:rsidP="0085647A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  <w:r w:rsidRPr="0085647A">
        <w:rPr>
          <w:rFonts w:ascii="Arial" w:eastAsia="Times New Roman" w:hAnsi="Arial" w:cs="Arial"/>
          <w:color w:val="000000"/>
          <w:lang w:eastAsia="et-EE"/>
        </w:rPr>
        <w:t xml:space="preserve">I </w:t>
      </w:r>
      <w:r w:rsidR="007E5216" w:rsidRPr="0085647A">
        <w:rPr>
          <w:rFonts w:ascii="Arial" w:eastAsia="Times New Roman" w:hAnsi="Arial" w:cs="Arial"/>
          <w:color w:val="000000"/>
          <w:lang w:eastAsia="et-EE"/>
        </w:rPr>
        <w:t>VA tutvustus 24.1</w:t>
      </w:r>
      <w:r w:rsidRPr="0085647A">
        <w:rPr>
          <w:rFonts w:ascii="Arial" w:eastAsia="Times New Roman" w:hAnsi="Arial" w:cs="Arial"/>
          <w:color w:val="000000"/>
          <w:lang w:eastAsia="et-EE"/>
        </w:rPr>
        <w:t xml:space="preserve">1.2026 a </w:t>
      </w:r>
      <w:r w:rsidR="007E5216" w:rsidRPr="0085647A">
        <w:rPr>
          <w:rFonts w:ascii="Arial" w:eastAsia="Times New Roman" w:hAnsi="Arial" w:cs="Arial"/>
          <w:color w:val="000000"/>
          <w:lang w:eastAsia="et-EE"/>
        </w:rPr>
        <w:t>kell 09:30-11:00</w:t>
      </w:r>
    </w:p>
    <w:p w14:paraId="21497232" w14:textId="77777777" w:rsidR="0085647A" w:rsidRDefault="0085647A" w:rsidP="0085647A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</w:p>
    <w:p w14:paraId="3624F9DD" w14:textId="7AECCBBF" w:rsidR="007E5216" w:rsidRPr="0085647A" w:rsidRDefault="007E5216" w:rsidP="0FCA312C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>II VA esitamine</w:t>
      </w:r>
      <w:r w:rsidR="0049133D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14.02.2027 a</w:t>
      </w:r>
    </w:p>
    <w:p w14:paraId="439266D5" w14:textId="0CBF0EAA" w:rsidR="007E5216" w:rsidRPr="0085647A" w:rsidRDefault="0049133D" w:rsidP="0FCA312C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II </w:t>
      </w:r>
      <w:r w:rsidR="007E5216" w:rsidRPr="0FCA312C">
        <w:rPr>
          <w:rFonts w:ascii="Arial" w:eastAsia="Times New Roman" w:hAnsi="Arial" w:cs="Arial"/>
          <w:color w:val="000000" w:themeColor="text1"/>
          <w:lang w:eastAsia="et-EE"/>
        </w:rPr>
        <w:t>VA tutvustus  16.02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>.2027 a</w:t>
      </w:r>
      <w:r w:rsidR="007E5216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kell </w:t>
      </w:r>
      <w:r w:rsidR="007E5216" w:rsidRPr="0FCA312C">
        <w:rPr>
          <w:rFonts w:ascii="Arial" w:eastAsia="Times New Roman" w:hAnsi="Arial" w:cs="Arial"/>
          <w:color w:val="000000" w:themeColor="text1"/>
          <w:lang w:eastAsia="et-EE"/>
        </w:rPr>
        <w:t>09:30-11:00</w:t>
      </w:r>
    </w:p>
    <w:p w14:paraId="5FDCB777" w14:textId="77777777" w:rsidR="0085647A" w:rsidRDefault="0085647A" w:rsidP="0085647A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</w:p>
    <w:p w14:paraId="5A221C2F" w14:textId="69F1C9EE" w:rsidR="007E5216" w:rsidRPr="0085647A" w:rsidRDefault="007E5216" w:rsidP="0FCA312C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>III VA esitamine 18.04.2027</w:t>
      </w:r>
      <w:r w:rsidR="0049133D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a</w:t>
      </w:r>
    </w:p>
    <w:p w14:paraId="69A00C31" w14:textId="4E52FAAE" w:rsidR="007E5216" w:rsidRPr="0085647A" w:rsidRDefault="0049133D" w:rsidP="0FCA312C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III </w:t>
      </w:r>
      <w:r w:rsidR="007E5216" w:rsidRPr="0FCA312C">
        <w:rPr>
          <w:rFonts w:ascii="Arial" w:eastAsia="Times New Roman" w:hAnsi="Arial" w:cs="Arial"/>
          <w:color w:val="000000" w:themeColor="text1"/>
          <w:lang w:eastAsia="et-EE"/>
        </w:rPr>
        <w:t>VA tutvustus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</w:t>
      </w:r>
      <w:r w:rsidR="007E5216" w:rsidRPr="0FCA312C">
        <w:rPr>
          <w:rFonts w:ascii="Arial" w:eastAsia="Times New Roman" w:hAnsi="Arial" w:cs="Arial"/>
          <w:color w:val="000000" w:themeColor="text1"/>
          <w:lang w:eastAsia="et-EE"/>
        </w:rPr>
        <w:t>20.04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>.2027 a kell</w:t>
      </w:r>
      <w:r w:rsidR="007E5216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>09:30-11:00</w:t>
      </w:r>
    </w:p>
    <w:p w14:paraId="4675A51A" w14:textId="77777777" w:rsidR="0085647A" w:rsidRDefault="0085647A" w:rsidP="0085647A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</w:p>
    <w:p w14:paraId="7E40877C" w14:textId="24847464" w:rsidR="007E5216" w:rsidRPr="0085647A" w:rsidRDefault="007E5216" w:rsidP="0FCA312C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>IV VA esitamine 23.05.2027</w:t>
      </w:r>
      <w:r w:rsidR="0049133D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a</w:t>
      </w:r>
    </w:p>
    <w:p w14:paraId="0C9AA366" w14:textId="64910BCE" w:rsidR="007E5216" w:rsidRPr="0085647A" w:rsidRDefault="0049133D" w:rsidP="0FCA312C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IV </w:t>
      </w:r>
      <w:r w:rsidR="007E5216" w:rsidRPr="0FCA312C">
        <w:rPr>
          <w:rFonts w:ascii="Arial" w:eastAsia="Times New Roman" w:hAnsi="Arial" w:cs="Arial"/>
          <w:color w:val="000000" w:themeColor="text1"/>
          <w:lang w:eastAsia="et-EE"/>
        </w:rPr>
        <w:t>VA tutvustus 25.0</w:t>
      </w:r>
      <w:r w:rsidR="22DDAF6D" w:rsidRPr="0FCA312C">
        <w:rPr>
          <w:rFonts w:ascii="Arial" w:eastAsia="Times New Roman" w:hAnsi="Arial" w:cs="Arial"/>
          <w:color w:val="000000" w:themeColor="text1"/>
          <w:lang w:eastAsia="et-EE"/>
        </w:rPr>
        <w:t>5</w:t>
      </w:r>
      <w:r w:rsidR="007E5216" w:rsidRPr="0FCA312C">
        <w:rPr>
          <w:rFonts w:ascii="Arial" w:eastAsia="Times New Roman" w:hAnsi="Arial" w:cs="Arial"/>
          <w:color w:val="000000" w:themeColor="text1"/>
          <w:lang w:eastAsia="et-EE"/>
        </w:rPr>
        <w:t>.2027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a kell 09:30-11:00</w:t>
      </w:r>
    </w:p>
    <w:p w14:paraId="378551DC" w14:textId="77777777" w:rsidR="0085647A" w:rsidRDefault="0085647A" w:rsidP="0FCA312C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</w:p>
    <w:p w14:paraId="4ADBDE67" w14:textId="5C57DA3D" w:rsidR="007E5216" w:rsidRPr="0085647A" w:rsidRDefault="007E5216" w:rsidP="0FCA312C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>V VA esitus 04.0</w:t>
      </w:r>
      <w:r w:rsidR="417D0960" w:rsidRPr="0FCA312C">
        <w:rPr>
          <w:rFonts w:ascii="Arial" w:eastAsia="Times New Roman" w:hAnsi="Arial" w:cs="Arial"/>
          <w:color w:val="000000" w:themeColor="text1"/>
          <w:lang w:eastAsia="et-EE"/>
        </w:rPr>
        <w:t>7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>.2027</w:t>
      </w:r>
      <w:r w:rsidR="0049133D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a</w:t>
      </w:r>
    </w:p>
    <w:p w14:paraId="6FEFEF41" w14:textId="53D6AF0B" w:rsidR="007E5216" w:rsidRPr="0085647A" w:rsidRDefault="0049133D" w:rsidP="0FCA312C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V </w:t>
      </w:r>
      <w:r w:rsidR="007E5216" w:rsidRPr="0FCA312C">
        <w:rPr>
          <w:rFonts w:ascii="Arial" w:eastAsia="Times New Roman" w:hAnsi="Arial" w:cs="Arial"/>
          <w:color w:val="000000" w:themeColor="text1"/>
          <w:lang w:eastAsia="et-EE"/>
        </w:rPr>
        <w:t>VA tutvustus 06.07.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>2027 a k</w:t>
      </w:r>
      <w:r w:rsidR="007E5216" w:rsidRPr="0FCA312C">
        <w:rPr>
          <w:rFonts w:ascii="Arial" w:eastAsia="Times New Roman" w:hAnsi="Arial" w:cs="Arial"/>
          <w:color w:val="000000" w:themeColor="text1"/>
          <w:lang w:eastAsia="et-EE"/>
        </w:rPr>
        <w:t>ell 09: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>30-11:00</w:t>
      </w:r>
    </w:p>
    <w:p w14:paraId="62BA88A6" w14:textId="67318F4E" w:rsidR="007E5216" w:rsidRPr="0085647A" w:rsidRDefault="007E5216" w:rsidP="0085647A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  <w:proofErr w:type="spellStart"/>
      <w:r w:rsidRPr="0085647A">
        <w:rPr>
          <w:rFonts w:ascii="Arial" w:eastAsia="Times New Roman" w:hAnsi="Arial" w:cs="Arial"/>
          <w:color w:val="000000"/>
          <w:lang w:eastAsia="et-EE"/>
        </w:rPr>
        <w:t>SoMi</w:t>
      </w:r>
      <w:proofErr w:type="spellEnd"/>
      <w:r w:rsidRPr="0085647A">
        <w:rPr>
          <w:rFonts w:ascii="Arial" w:eastAsia="Times New Roman" w:hAnsi="Arial" w:cs="Arial"/>
          <w:color w:val="000000"/>
          <w:lang w:eastAsia="et-EE"/>
        </w:rPr>
        <w:t xml:space="preserve"> tagasiside andmise kuupäev </w:t>
      </w:r>
      <w:r w:rsidR="0049133D" w:rsidRPr="0085647A">
        <w:rPr>
          <w:rFonts w:ascii="Arial" w:eastAsia="Times New Roman" w:hAnsi="Arial" w:cs="Arial"/>
          <w:color w:val="000000"/>
          <w:lang w:eastAsia="et-EE"/>
        </w:rPr>
        <w:t xml:space="preserve">V </w:t>
      </w:r>
      <w:proofErr w:type="spellStart"/>
      <w:r w:rsidR="0049133D" w:rsidRPr="0085647A">
        <w:rPr>
          <w:rFonts w:ascii="Arial" w:eastAsia="Times New Roman" w:hAnsi="Arial" w:cs="Arial"/>
          <w:color w:val="000000"/>
          <w:lang w:eastAsia="et-EE"/>
        </w:rPr>
        <w:t>VAle</w:t>
      </w:r>
      <w:proofErr w:type="spellEnd"/>
      <w:r w:rsidR="0049133D" w:rsidRPr="0085647A">
        <w:rPr>
          <w:rFonts w:ascii="Arial" w:eastAsia="Times New Roman" w:hAnsi="Arial" w:cs="Arial"/>
          <w:color w:val="000000"/>
          <w:lang w:eastAsia="et-EE"/>
        </w:rPr>
        <w:t xml:space="preserve"> </w:t>
      </w:r>
      <w:r w:rsidRPr="0085647A">
        <w:rPr>
          <w:rFonts w:ascii="Arial" w:eastAsia="Times New Roman" w:hAnsi="Arial" w:cs="Arial"/>
          <w:color w:val="000000"/>
          <w:lang w:eastAsia="et-EE"/>
        </w:rPr>
        <w:t>13.08 (NB! sisuliselt viis nädalat)</w:t>
      </w:r>
    </w:p>
    <w:p w14:paraId="3C1207B8" w14:textId="77777777" w:rsidR="0085647A" w:rsidRDefault="0085647A" w:rsidP="0085647A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</w:p>
    <w:p w14:paraId="443437A1" w14:textId="34F8560C" w:rsidR="007E5216" w:rsidRPr="003D0660" w:rsidRDefault="007E5216" w:rsidP="0FCA312C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 w:themeColor="text1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Lõpparuande esitus </w:t>
      </w:r>
      <w:r w:rsidR="00B35A5B" w:rsidRPr="003D0660">
        <w:rPr>
          <w:rFonts w:ascii="Arial" w:eastAsia="Times New Roman" w:hAnsi="Arial" w:cs="Arial"/>
          <w:color w:val="000000" w:themeColor="text1"/>
          <w:lang w:eastAsia="et-EE"/>
        </w:rPr>
        <w:t>05</w:t>
      </w:r>
      <w:r w:rsidRPr="003D0660">
        <w:rPr>
          <w:rFonts w:ascii="Arial" w:eastAsia="Times New Roman" w:hAnsi="Arial" w:cs="Arial"/>
          <w:color w:val="000000" w:themeColor="text1"/>
          <w:lang w:eastAsia="et-EE"/>
        </w:rPr>
        <w:t>.09</w:t>
      </w:r>
      <w:r w:rsidR="0049133D" w:rsidRPr="003D0660">
        <w:rPr>
          <w:rFonts w:ascii="Arial" w:eastAsia="Times New Roman" w:hAnsi="Arial" w:cs="Arial"/>
          <w:color w:val="000000" w:themeColor="text1"/>
          <w:lang w:eastAsia="et-EE"/>
        </w:rPr>
        <w:t>.2027 a</w:t>
      </w:r>
    </w:p>
    <w:p w14:paraId="19A58D84" w14:textId="071CC06F" w:rsidR="007E5216" w:rsidRPr="003D0660" w:rsidRDefault="0049133D" w:rsidP="0FCA312C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 w:themeColor="text1"/>
          <w:lang w:eastAsia="et-EE"/>
        </w:rPr>
      </w:pPr>
      <w:r w:rsidRPr="003D0660">
        <w:rPr>
          <w:rFonts w:ascii="Arial" w:eastAsia="Times New Roman" w:hAnsi="Arial" w:cs="Arial"/>
          <w:color w:val="000000" w:themeColor="text1"/>
          <w:lang w:eastAsia="et-EE"/>
        </w:rPr>
        <w:t>Lõpparuande t</w:t>
      </w:r>
      <w:r w:rsidR="007E5216" w:rsidRPr="003D0660">
        <w:rPr>
          <w:rFonts w:ascii="Arial" w:eastAsia="Times New Roman" w:hAnsi="Arial" w:cs="Arial"/>
          <w:color w:val="000000" w:themeColor="text1"/>
          <w:lang w:eastAsia="et-EE"/>
        </w:rPr>
        <w:t xml:space="preserve">utvustus </w:t>
      </w:r>
      <w:r w:rsidR="00B35A5B" w:rsidRPr="003D0660">
        <w:rPr>
          <w:rFonts w:ascii="Arial" w:eastAsia="Times New Roman" w:hAnsi="Arial" w:cs="Arial"/>
          <w:color w:val="000000" w:themeColor="text1"/>
          <w:lang w:eastAsia="et-EE"/>
        </w:rPr>
        <w:t>07</w:t>
      </w:r>
      <w:r w:rsidR="007E5216" w:rsidRPr="003D0660">
        <w:rPr>
          <w:rFonts w:ascii="Arial" w:eastAsia="Times New Roman" w:hAnsi="Arial" w:cs="Arial"/>
          <w:color w:val="000000" w:themeColor="text1"/>
          <w:lang w:eastAsia="et-EE"/>
        </w:rPr>
        <w:t>.09</w:t>
      </w:r>
      <w:r w:rsidRPr="003D0660">
        <w:rPr>
          <w:rFonts w:ascii="Arial" w:eastAsia="Times New Roman" w:hAnsi="Arial" w:cs="Arial"/>
          <w:color w:val="000000" w:themeColor="text1"/>
          <w:lang w:eastAsia="et-EE"/>
        </w:rPr>
        <w:t>.2027 a kell 09:30-11:00</w:t>
      </w:r>
    </w:p>
    <w:p w14:paraId="54D564EB" w14:textId="77777777" w:rsidR="00B35A5B" w:rsidRPr="003D0660" w:rsidRDefault="00B35A5B" w:rsidP="0FCA312C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 w:themeColor="text1"/>
          <w:lang w:eastAsia="et-EE"/>
        </w:rPr>
      </w:pPr>
    </w:p>
    <w:p w14:paraId="5FEC603D" w14:textId="08739738" w:rsidR="00B35A5B" w:rsidRPr="003D0660" w:rsidRDefault="00B35A5B" w:rsidP="0FCA312C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 w:themeColor="text1"/>
          <w:lang w:eastAsia="et-EE"/>
        </w:rPr>
      </w:pPr>
      <w:r w:rsidRPr="003D0660">
        <w:rPr>
          <w:rFonts w:ascii="Arial" w:eastAsia="Times New Roman" w:hAnsi="Arial" w:cs="Arial"/>
          <w:color w:val="000000" w:themeColor="text1"/>
          <w:lang w:eastAsia="et-EE"/>
        </w:rPr>
        <w:t>Lõpparuande lõplik esitus 3.10.2027 a</w:t>
      </w:r>
      <w:r w:rsidR="00745021" w:rsidRPr="003D0660">
        <w:rPr>
          <w:rFonts w:ascii="Arial" w:eastAsia="Times New Roman" w:hAnsi="Arial" w:cs="Arial"/>
          <w:color w:val="000000" w:themeColor="text1"/>
          <w:lang w:eastAsia="et-EE"/>
        </w:rPr>
        <w:t>.</w:t>
      </w:r>
    </w:p>
    <w:p w14:paraId="295F1B33" w14:textId="77777777" w:rsidR="0085647A" w:rsidRDefault="0085647A" w:rsidP="0085647A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</w:p>
    <w:p w14:paraId="7F32B46D" w14:textId="3C9A59CB" w:rsidR="007E5216" w:rsidRPr="0085647A" w:rsidRDefault="007E5216" w:rsidP="0FCA312C">
      <w:pPr>
        <w:spacing w:after="120" w:line="240" w:lineRule="auto"/>
        <w:ind w:left="708"/>
        <w:contextualSpacing/>
        <w:rPr>
          <w:rFonts w:ascii="Arial" w:eastAsia="Times New Roman" w:hAnsi="Arial" w:cs="Arial"/>
          <w:color w:val="000000"/>
          <w:lang w:eastAsia="et-EE"/>
        </w:rPr>
      </w:pPr>
      <w:r w:rsidRPr="0FCA312C">
        <w:rPr>
          <w:rFonts w:ascii="Arial" w:eastAsia="Times New Roman" w:hAnsi="Arial" w:cs="Arial"/>
          <w:color w:val="000000" w:themeColor="text1"/>
          <w:lang w:eastAsia="et-EE"/>
        </w:rPr>
        <w:t>Kommunikatsiooni</w:t>
      </w:r>
      <w:r w:rsidR="0049133D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ürituste </w:t>
      </w:r>
      <w:r w:rsidRPr="0FCA312C">
        <w:rPr>
          <w:rFonts w:ascii="Arial" w:eastAsia="Times New Roman" w:hAnsi="Arial" w:cs="Arial"/>
          <w:color w:val="000000" w:themeColor="text1"/>
          <w:lang w:eastAsia="et-EE"/>
        </w:rPr>
        <w:t>aeg pannakse paika hiljem</w:t>
      </w:r>
      <w:r w:rsidR="6E7ACBC9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 </w:t>
      </w:r>
      <w:r w:rsidR="00745021">
        <w:rPr>
          <w:rFonts w:ascii="Arial" w:eastAsia="Times New Roman" w:hAnsi="Arial" w:cs="Arial"/>
          <w:color w:val="000000" w:themeColor="text1"/>
          <w:lang w:eastAsia="et-EE"/>
        </w:rPr>
        <w:t>t</w:t>
      </w:r>
      <w:r w:rsidR="0085647A" w:rsidRPr="0FCA312C">
        <w:rPr>
          <w:rFonts w:ascii="Arial" w:eastAsia="Times New Roman" w:hAnsi="Arial" w:cs="Arial"/>
          <w:color w:val="000000" w:themeColor="text1"/>
          <w:lang w:eastAsia="et-EE"/>
        </w:rPr>
        <w:t xml:space="preserve">ellija suunistest lähtudes. </w:t>
      </w:r>
    </w:p>
    <w:p w14:paraId="0B800A5C" w14:textId="77777777" w:rsidR="0049133D" w:rsidRPr="0085647A" w:rsidRDefault="0049133D" w:rsidP="0085647A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</w:p>
    <w:p w14:paraId="6E419BCC" w14:textId="042B9B3C" w:rsidR="007E5216" w:rsidRPr="0085647A" w:rsidRDefault="00745021" w:rsidP="0085647A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  <w:r>
        <w:rPr>
          <w:rFonts w:ascii="Arial" w:eastAsia="Times New Roman" w:hAnsi="Arial" w:cs="Arial"/>
          <w:color w:val="000000"/>
          <w:lang w:eastAsia="et-EE"/>
        </w:rPr>
        <w:t xml:space="preserve">Detailne aja- ja tegevuskava on taotluse </w:t>
      </w:r>
      <w:r w:rsidR="00107657">
        <w:rPr>
          <w:rFonts w:ascii="Arial" w:eastAsia="Times New Roman" w:hAnsi="Arial" w:cs="Arial"/>
          <w:color w:val="000000"/>
          <w:lang w:eastAsia="et-EE"/>
        </w:rPr>
        <w:t>L</w:t>
      </w:r>
      <w:r>
        <w:rPr>
          <w:rFonts w:ascii="Arial" w:eastAsia="Times New Roman" w:hAnsi="Arial" w:cs="Arial"/>
          <w:color w:val="000000"/>
          <w:lang w:eastAsia="et-EE"/>
        </w:rPr>
        <w:t>isa 3 (kuupäevaga 11.05.2026).</w:t>
      </w:r>
    </w:p>
    <w:p w14:paraId="10C0A192" w14:textId="77777777" w:rsidR="007E5216" w:rsidRPr="0085647A" w:rsidRDefault="007E5216" w:rsidP="0085647A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</w:p>
    <w:p w14:paraId="5D70A607" w14:textId="24077D50" w:rsidR="007E5216" w:rsidRPr="0085647A" w:rsidRDefault="007E5216" w:rsidP="0085647A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</w:p>
    <w:p w14:paraId="5C875726" w14:textId="37EDFFA3" w:rsidR="00D36103" w:rsidRPr="0085647A" w:rsidRDefault="00D36103" w:rsidP="0085647A">
      <w:pPr>
        <w:spacing w:after="120" w:line="240" w:lineRule="auto"/>
        <w:contextualSpacing/>
        <w:rPr>
          <w:rFonts w:ascii="Arial" w:eastAsia="Times New Roman" w:hAnsi="Arial" w:cs="Arial"/>
          <w:color w:val="000000"/>
          <w:lang w:eastAsia="et-EE"/>
        </w:rPr>
      </w:pPr>
    </w:p>
    <w:p w14:paraId="21E1226A" w14:textId="77777777" w:rsidR="00EE2E86" w:rsidRPr="0085647A" w:rsidRDefault="00EE2E86" w:rsidP="0085647A">
      <w:pPr>
        <w:tabs>
          <w:tab w:val="left" w:pos="1276"/>
        </w:tabs>
        <w:spacing w:after="120" w:line="240" w:lineRule="auto"/>
        <w:contextualSpacing/>
        <w:rPr>
          <w:rFonts w:ascii="Arial" w:hAnsi="Arial" w:cs="Arial"/>
        </w:rPr>
      </w:pPr>
    </w:p>
    <w:p w14:paraId="54F1F155" w14:textId="77777777" w:rsidR="00EE2E86" w:rsidRPr="0085647A" w:rsidRDefault="00EE2E86" w:rsidP="0085647A">
      <w:pPr>
        <w:tabs>
          <w:tab w:val="left" w:pos="1276"/>
        </w:tabs>
        <w:spacing w:after="120" w:line="240" w:lineRule="auto"/>
        <w:contextualSpacing/>
        <w:rPr>
          <w:rFonts w:ascii="Arial" w:hAnsi="Arial" w:cs="Arial"/>
        </w:rPr>
      </w:pPr>
    </w:p>
    <w:p w14:paraId="60C425E4" w14:textId="77777777" w:rsidR="00EE2E86" w:rsidRPr="0085647A" w:rsidRDefault="00EE2E86" w:rsidP="0085647A">
      <w:pPr>
        <w:tabs>
          <w:tab w:val="left" w:pos="1276"/>
        </w:tabs>
        <w:spacing w:after="120" w:line="240" w:lineRule="auto"/>
        <w:contextualSpacing/>
        <w:rPr>
          <w:rFonts w:ascii="Arial" w:hAnsi="Arial" w:cs="Arial"/>
        </w:rPr>
      </w:pPr>
    </w:p>
    <w:p w14:paraId="5FEE77C3" w14:textId="77777777" w:rsidR="00EE2E86" w:rsidRPr="0085647A" w:rsidRDefault="00EE2E86" w:rsidP="0085647A">
      <w:pPr>
        <w:tabs>
          <w:tab w:val="left" w:pos="1276"/>
          <w:tab w:val="left" w:pos="5245"/>
        </w:tabs>
        <w:spacing w:after="120" w:line="240" w:lineRule="auto"/>
        <w:contextualSpacing/>
        <w:rPr>
          <w:rFonts w:ascii="Arial" w:hAnsi="Arial" w:cs="Arial"/>
        </w:rPr>
      </w:pPr>
      <w:r w:rsidRPr="0085647A">
        <w:rPr>
          <w:rFonts w:ascii="Arial" w:hAnsi="Arial" w:cs="Arial"/>
        </w:rPr>
        <w:t>(allkirjastatud digitaalselt)</w:t>
      </w:r>
      <w:r w:rsidRPr="0085647A">
        <w:rPr>
          <w:rFonts w:ascii="Arial" w:hAnsi="Arial" w:cs="Arial"/>
        </w:rPr>
        <w:tab/>
        <w:t>(allkirjastatud digitaalselt)</w:t>
      </w:r>
    </w:p>
    <w:p w14:paraId="5A756F2C" w14:textId="0A16E2F4" w:rsidR="00EE2E86" w:rsidRPr="0085647A" w:rsidRDefault="0073239D" w:rsidP="0085647A">
      <w:pPr>
        <w:tabs>
          <w:tab w:val="left" w:pos="5245"/>
        </w:tabs>
        <w:spacing w:after="120" w:line="240" w:lineRule="auto"/>
        <w:contextualSpacing/>
        <w:rPr>
          <w:rFonts w:ascii="Arial" w:hAnsi="Arial" w:cs="Arial"/>
        </w:rPr>
      </w:pPr>
      <w:r w:rsidRPr="0085647A">
        <w:rPr>
          <w:rFonts w:ascii="Arial" w:hAnsi="Arial" w:cs="Arial"/>
        </w:rPr>
        <w:t>Kati Nõlvak</w:t>
      </w:r>
      <w:r w:rsidR="00EE2E86" w:rsidRPr="0085647A">
        <w:rPr>
          <w:rFonts w:ascii="Arial" w:hAnsi="Arial" w:cs="Arial"/>
        </w:rPr>
        <w:tab/>
      </w:r>
      <w:r w:rsidRPr="0085647A">
        <w:rPr>
          <w:rFonts w:ascii="Arial" w:hAnsi="Arial" w:cs="Arial"/>
        </w:rPr>
        <w:t>Katre Pall</w:t>
      </w:r>
    </w:p>
    <w:p w14:paraId="6636C412" w14:textId="49551F8F" w:rsidR="00EE2E86" w:rsidRPr="0085647A" w:rsidRDefault="0073239D" w:rsidP="0085647A">
      <w:pPr>
        <w:tabs>
          <w:tab w:val="left" w:pos="5245"/>
        </w:tabs>
        <w:spacing w:after="120" w:line="240" w:lineRule="auto"/>
        <w:contextualSpacing/>
        <w:rPr>
          <w:rFonts w:ascii="Arial" w:hAnsi="Arial" w:cs="Arial"/>
        </w:rPr>
      </w:pPr>
      <w:r w:rsidRPr="0085647A">
        <w:rPr>
          <w:rFonts w:ascii="Arial" w:hAnsi="Arial" w:cs="Arial"/>
        </w:rPr>
        <w:t>Töö tellija</w:t>
      </w:r>
      <w:r w:rsidR="00686CB6" w:rsidRPr="0085647A">
        <w:rPr>
          <w:rFonts w:ascii="Arial" w:hAnsi="Arial" w:cs="Arial"/>
        </w:rPr>
        <w:t xml:space="preserve"> volitatud esindaja</w:t>
      </w:r>
      <w:r w:rsidR="00EE2E86" w:rsidRPr="0085647A">
        <w:rPr>
          <w:rFonts w:ascii="Arial" w:hAnsi="Arial" w:cs="Arial"/>
        </w:rPr>
        <w:tab/>
      </w:r>
      <w:r w:rsidRPr="0085647A">
        <w:rPr>
          <w:rFonts w:ascii="Arial" w:hAnsi="Arial" w:cs="Arial"/>
        </w:rPr>
        <w:t xml:space="preserve">Töö läbiviija </w:t>
      </w:r>
      <w:r w:rsidR="00686CB6" w:rsidRPr="0085647A">
        <w:rPr>
          <w:rFonts w:ascii="Arial" w:hAnsi="Arial" w:cs="Arial"/>
        </w:rPr>
        <w:t>volitatud</w:t>
      </w:r>
      <w:r w:rsidRPr="0085647A">
        <w:rPr>
          <w:rFonts w:ascii="Arial" w:hAnsi="Arial" w:cs="Arial"/>
        </w:rPr>
        <w:t xml:space="preserve"> esindaja</w:t>
      </w:r>
    </w:p>
    <w:sectPr w:rsidR="00EE2E86" w:rsidRPr="0085647A" w:rsidSect="001C63C2">
      <w:pgSz w:w="11906" w:h="16838"/>
      <w:pgMar w:top="1134" w:right="851" w:bottom="1134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850D9"/>
    <w:multiLevelType w:val="hybridMultilevel"/>
    <w:tmpl w:val="0C6A7A7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E6377"/>
    <w:multiLevelType w:val="hybridMultilevel"/>
    <w:tmpl w:val="26AAC29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C954C7"/>
    <w:multiLevelType w:val="hybridMultilevel"/>
    <w:tmpl w:val="240C370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AC0C8C"/>
    <w:multiLevelType w:val="hybridMultilevel"/>
    <w:tmpl w:val="9AE6F1A8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449CF"/>
    <w:multiLevelType w:val="hybridMultilevel"/>
    <w:tmpl w:val="340042FC"/>
    <w:lvl w:ilvl="0" w:tplc="042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9619F0"/>
    <w:multiLevelType w:val="hybridMultilevel"/>
    <w:tmpl w:val="A132766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3259197">
    <w:abstractNumId w:val="4"/>
  </w:num>
  <w:num w:numId="2" w16cid:durableId="1178495387">
    <w:abstractNumId w:val="3"/>
  </w:num>
  <w:num w:numId="3" w16cid:durableId="576863200">
    <w:abstractNumId w:val="1"/>
  </w:num>
  <w:num w:numId="4" w16cid:durableId="523251140">
    <w:abstractNumId w:val="5"/>
  </w:num>
  <w:num w:numId="5" w16cid:durableId="370425986">
    <w:abstractNumId w:val="0"/>
  </w:num>
  <w:num w:numId="6" w16cid:durableId="1311524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4B7"/>
    <w:rsid w:val="00107657"/>
    <w:rsid w:val="001C63C2"/>
    <w:rsid w:val="00212D21"/>
    <w:rsid w:val="002170CC"/>
    <w:rsid w:val="00245A02"/>
    <w:rsid w:val="002E64D1"/>
    <w:rsid w:val="00303FA0"/>
    <w:rsid w:val="00311155"/>
    <w:rsid w:val="003D0660"/>
    <w:rsid w:val="0049133D"/>
    <w:rsid w:val="004E0F82"/>
    <w:rsid w:val="004F57C0"/>
    <w:rsid w:val="005C0CF7"/>
    <w:rsid w:val="005D0646"/>
    <w:rsid w:val="006344B7"/>
    <w:rsid w:val="006836C5"/>
    <w:rsid w:val="00686CB6"/>
    <w:rsid w:val="00722A3E"/>
    <w:rsid w:val="0073239D"/>
    <w:rsid w:val="00745021"/>
    <w:rsid w:val="007E5216"/>
    <w:rsid w:val="0085647A"/>
    <w:rsid w:val="009657BF"/>
    <w:rsid w:val="00965CF0"/>
    <w:rsid w:val="00AD2D3D"/>
    <w:rsid w:val="00B35A5B"/>
    <w:rsid w:val="00B451BE"/>
    <w:rsid w:val="00C244DD"/>
    <w:rsid w:val="00C376EA"/>
    <w:rsid w:val="00C91B0F"/>
    <w:rsid w:val="00CE51F3"/>
    <w:rsid w:val="00D14C00"/>
    <w:rsid w:val="00D2A904"/>
    <w:rsid w:val="00D36103"/>
    <w:rsid w:val="00E02280"/>
    <w:rsid w:val="00E62A83"/>
    <w:rsid w:val="00E77CAB"/>
    <w:rsid w:val="00EE2E86"/>
    <w:rsid w:val="00F65128"/>
    <w:rsid w:val="02A5140C"/>
    <w:rsid w:val="0510524D"/>
    <w:rsid w:val="05E552CC"/>
    <w:rsid w:val="084F5E29"/>
    <w:rsid w:val="0D137D57"/>
    <w:rsid w:val="0E502321"/>
    <w:rsid w:val="0FCA312C"/>
    <w:rsid w:val="11783EFB"/>
    <w:rsid w:val="1288CCED"/>
    <w:rsid w:val="148DDB39"/>
    <w:rsid w:val="18A9F5BB"/>
    <w:rsid w:val="1A598ED5"/>
    <w:rsid w:val="1A861607"/>
    <w:rsid w:val="1C4790AC"/>
    <w:rsid w:val="1D6F726C"/>
    <w:rsid w:val="1E00192B"/>
    <w:rsid w:val="22DDAF6D"/>
    <w:rsid w:val="2321E96A"/>
    <w:rsid w:val="2795308C"/>
    <w:rsid w:val="2B8C6BC6"/>
    <w:rsid w:val="2CC38AA2"/>
    <w:rsid w:val="2D4F2019"/>
    <w:rsid w:val="3407B241"/>
    <w:rsid w:val="348CFE6E"/>
    <w:rsid w:val="3E9A44E6"/>
    <w:rsid w:val="3EC662E7"/>
    <w:rsid w:val="410B897A"/>
    <w:rsid w:val="417D0960"/>
    <w:rsid w:val="420686FA"/>
    <w:rsid w:val="491F323A"/>
    <w:rsid w:val="498FB0BE"/>
    <w:rsid w:val="4BC8D890"/>
    <w:rsid w:val="4CD71016"/>
    <w:rsid w:val="4DABED87"/>
    <w:rsid w:val="53013084"/>
    <w:rsid w:val="540EF71B"/>
    <w:rsid w:val="550BE75B"/>
    <w:rsid w:val="5568B100"/>
    <w:rsid w:val="5C0AACD1"/>
    <w:rsid w:val="5C2A25DE"/>
    <w:rsid w:val="5D080033"/>
    <w:rsid w:val="61FA8670"/>
    <w:rsid w:val="647A1274"/>
    <w:rsid w:val="657A270D"/>
    <w:rsid w:val="6792E5C0"/>
    <w:rsid w:val="6B27F333"/>
    <w:rsid w:val="6B333353"/>
    <w:rsid w:val="6C06F93B"/>
    <w:rsid w:val="6E7ACBC9"/>
    <w:rsid w:val="71D37FC8"/>
    <w:rsid w:val="76FA9717"/>
    <w:rsid w:val="79DA6166"/>
    <w:rsid w:val="7EFEEEC1"/>
    <w:rsid w:val="7F8BDCB0"/>
    <w:rsid w:val="7FF5B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37A46"/>
  <w15:chartTrackingRefBased/>
  <w15:docId w15:val="{4C08F729-5F65-42E0-BC3F-BF54ABCC5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2170CC"/>
    <w:pPr>
      <w:ind w:left="720"/>
      <w:contextualSpacing/>
    </w:pPr>
  </w:style>
  <w:style w:type="character" w:styleId="Kohatitetekst">
    <w:name w:val="Placeholder Text"/>
    <w:basedOn w:val="Liguvaikefont"/>
    <w:uiPriority w:val="99"/>
    <w:semiHidden/>
    <w:rsid w:val="00EE2E86"/>
    <w:rPr>
      <w:color w:val="808080"/>
    </w:rPr>
  </w:style>
  <w:style w:type="character" w:styleId="Kommentaariviide">
    <w:name w:val="annotation reference"/>
    <w:basedOn w:val="Liguvaikefont"/>
    <w:uiPriority w:val="99"/>
    <w:semiHidden/>
    <w:unhideWhenUsed/>
    <w:rsid w:val="00D36103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D36103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D36103"/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D36103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D361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9/05/relationships/documenttasks" Target="documenttasks/documenttasks1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u.ehamaa\Desktop\DOTX_failid_SoM\Protokoll.dotx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419DAF38-F15A-46D9-ACBE-7EFEEA800172}">
    <t:Anchor>
      <t:Comment id="1911264601"/>
    </t:Anchor>
    <t:History>
      <t:Event id="{DE583734-CF14-4B08-939A-8A522373DB29}" time="2026-05-09T15:16:55.192Z">
        <t:Attribution userId="S::kati.nolvak@sm.ee::f259583b-57fd-49ad-927c-f4093a8cf609" userProvider="AD" userName="Kati Nõlvak - SOM"/>
        <t:Anchor>
          <t:Comment id="249334116"/>
        </t:Anchor>
        <t:Create/>
      </t:Event>
      <t:Event id="{89CD8F5B-534F-4026-AD85-79CA4D4AB438}" time="2026-05-09T15:16:55.192Z">
        <t:Attribution userId="S::kati.nolvak@sm.ee::f259583b-57fd-49ad-927c-f4093a8cf609" userProvider="AD" userName="Kati Nõlvak - SOM"/>
        <t:Anchor>
          <t:Comment id="249334116"/>
        </t:Anchor>
        <t:Assign userId="S::magnus.piirits@sm.ee::9b1886ee-eb81-4e49-813c-b8ef6c500be2" userProvider="AD" userName="Magnus Piirits - SOM"/>
      </t:Event>
      <t:Event id="{E0DB3609-1BCF-4644-9D65-E25669B445B2}" time="2026-05-09T15:16:55.192Z">
        <t:Attribution userId="S::kati.nolvak@sm.ee::f259583b-57fd-49ad-927c-f4093a8cf609" userProvider="AD" userName="Kati Nõlvak - SOM"/>
        <t:Anchor>
          <t:Comment id="249334116"/>
        </t:Anchor>
        <t:SetTitle title="@Magnus Piirits - SOM palun vaata see osa üle."/>
      </t:Event>
      <t:Event id="{350FB33F-37AF-4B8E-B50F-3E94E8EDBE21}" time="2026-05-11T10:45:18.372Z">
        <t:Attribution userId="S::magnus.piirits@sm.ee::9b1886ee-eb81-4e49-813c-b8ef6c500be2" userProvider="AD" userName="Magnus Piirits - SOM"/>
        <t:Progress percentComplete="100"/>
      </t:Event>
    </t:History>
  </t:Task>
</t:Task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3B691B85CD034490698ED44C25386F" ma:contentTypeVersion="22" ma:contentTypeDescription="Create a new document." ma:contentTypeScope="" ma:versionID="6358ca8fea8d56f80752766526b3168e">
  <xsd:schema xmlns:xsd="http://www.w3.org/2001/XMLSchema" xmlns:xs="http://www.w3.org/2001/XMLSchema" xmlns:p="http://schemas.microsoft.com/office/2006/metadata/properties" xmlns:ns2="8b0f035a-d720-45da-970b-8e1d8c75be90" xmlns:ns3="26042063-502d-4228-ac31-7bca5d243892" targetNamespace="http://schemas.microsoft.com/office/2006/metadata/properties" ma:root="true" ma:fieldsID="f33c2f50a2b98ab0fabc4edfb47cad15" ns2:_="" ns3:_="">
    <xsd:import namespace="8b0f035a-d720-45da-970b-8e1d8c75be90"/>
    <xsd:import namespace="26042063-502d-4228-ac31-7bca5d243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Date" minOccurs="0"/>
                <xsd:element ref="ns2:MediaServiceAutoTag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R_x00f5_huasetu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Vorm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0f035a-d720-45da-970b-8e1d8c75be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Date" ma:index="10" nillable="true" ma:displayName="Date" ma:format="DateOnly" ma:internalName="Date">
      <xsd:simpleType>
        <xsd:restriction base="dms:DateTime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R_x00f5_huasetus" ma:index="19" nillable="true" ma:displayName="Rõhuasetus" ma:format="Dropdown" ma:internalName="R_x00f5_huasetus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d6626b7-5e85-4fda-b5cd-0686b34a9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Vorm" ma:index="27" nillable="true" ma:displayName="Vorm" ma:default="Vaba" ma:description="Millises vormis on CV esitatud" ma:format="Dropdown" ma:internalName="Vorm">
      <xsd:simpleType>
        <xsd:union memberTypes="dms:Text">
          <xsd:simpleType>
            <xsd:restriction base="dms:Choice">
              <xsd:enumeration value="SoM"/>
              <xsd:enumeration value="Vaba"/>
              <xsd:enumeration value="Europass"/>
            </xsd:restriction>
          </xsd:simpleType>
        </xsd:un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42063-502d-4228-ac31-7bca5d243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c6eaf867-b1d7-4b66-a6a9-914e4726d916}" ma:internalName="TaxCatchAll" ma:showField="CatchAllData" ma:web="26042063-502d-4228-ac31-7bca5d2438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042063-502d-4228-ac31-7bca5d243892" xsi:nil="true"/>
    <lcf76f155ced4ddcb4097134ff3c332f xmlns="8b0f035a-d720-45da-970b-8e1d8c75be90">
      <Terms xmlns="http://schemas.microsoft.com/office/infopath/2007/PartnerControls"/>
    </lcf76f155ced4ddcb4097134ff3c332f>
    <R_x00f5_huasetus xmlns="8b0f035a-d720-45da-970b-8e1d8c75be90" xsi:nil="true"/>
    <Date xmlns="8b0f035a-d720-45da-970b-8e1d8c75be90" xsi:nil="true"/>
    <Vorm xmlns="8b0f035a-d720-45da-970b-8e1d8c75be90">Vaba</Vorm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8BEF0D-799E-4D88-B1C8-89A8D5BB7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0f035a-d720-45da-970b-8e1d8c75be90"/>
    <ds:schemaRef ds:uri="26042063-502d-4228-ac31-7bca5d243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2E3110-5420-4E5E-B203-803C0F4EE2BC}">
  <ds:schemaRefs>
    <ds:schemaRef ds:uri="http://schemas.microsoft.com/office/2006/metadata/properties"/>
    <ds:schemaRef ds:uri="http://schemas.microsoft.com/office/infopath/2007/PartnerControls"/>
    <ds:schemaRef ds:uri="08adef74-251f-42fc-9024-6df5c4e3f36b"/>
    <ds:schemaRef ds:uri="b1eb3669-9683-4f7e-b58c-3c32fd8bded0"/>
    <ds:schemaRef ds:uri="26042063-502d-4228-ac31-7bca5d243892"/>
    <ds:schemaRef ds:uri="8b0f035a-d720-45da-970b-8e1d8c75be90"/>
  </ds:schemaRefs>
</ds:datastoreItem>
</file>

<file path=customXml/itemProps3.xml><?xml version="1.0" encoding="utf-8"?>
<ds:datastoreItem xmlns:ds="http://schemas.openxmlformats.org/officeDocument/2006/customXml" ds:itemID="{960A377D-D606-49E4-AB20-8984E964AF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Protokoll</Template>
  <TotalTime>11</TotalTime>
  <Pages>3</Pages>
  <Words>714</Words>
  <Characters>4146</Characters>
  <Application>Microsoft Office Word</Application>
  <DocSecurity>0</DocSecurity>
  <Lines>34</Lines>
  <Paragraphs>9</Paragraphs>
  <ScaleCrop>false</ScaleCrop>
  <Company>IT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 Ehamaa</dc:creator>
  <cp:keywords/>
  <dc:description/>
  <cp:lastModifiedBy>Marion Pajumets - SOM</cp:lastModifiedBy>
  <cp:revision>8</cp:revision>
  <dcterms:created xsi:type="dcterms:W3CDTF">2026-05-12T13:36:00Z</dcterms:created>
  <dcterms:modified xsi:type="dcterms:W3CDTF">2026-05-13T10:47:00Z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beginDate">
    <vt:lpwstr>{toimumise kuupäev}</vt:lpwstr>
  </property>
  <property fmtid="{D5CDD505-2E9C-101B-9397-08002B2CF9AE}" pid="3" name="delta_accessRestrictionBeginDate">
    <vt:lpwstr>{kehtivuse algus}</vt:lpwstr>
  </property>
  <property fmtid="{D5CDD505-2E9C-101B-9397-08002B2CF9AE}" pid="4" name="delta_accessRestrictionEndDate">
    <vt:lpwstr>{kehtivuse lõpp}</vt:lpwstr>
  </property>
  <property fmtid="{D5CDD505-2E9C-101B-9397-08002B2CF9AE}" pid="5" name="delta_accessRestrictionReason">
    <vt:lpwstr>{alus}</vt:lpwstr>
  </property>
  <property fmtid="{D5CDD505-2E9C-101B-9397-08002B2CF9AE}" pid="6" name="ContentTypeId">
    <vt:lpwstr>0x010100DD3B691B85CD034490698ED44C25386F</vt:lpwstr>
  </property>
  <property fmtid="{D5CDD505-2E9C-101B-9397-08002B2CF9AE}" pid="7" name="_dlc_DocIdItemGuid">
    <vt:lpwstr>7567e018-f54a-4ba4-a3d3-cd81798de9ea</vt:lpwstr>
  </property>
  <property fmtid="{D5CDD505-2E9C-101B-9397-08002B2CF9AE}" pid="8" name="MSIP_Label_defa4170-0d19-0005-0004-bc88714345d2_Enabled">
    <vt:lpwstr>true</vt:lpwstr>
  </property>
  <property fmtid="{D5CDD505-2E9C-101B-9397-08002B2CF9AE}" pid="9" name="MSIP_Label_defa4170-0d19-0005-0004-bc88714345d2_SetDate">
    <vt:lpwstr>2026-05-08T16:01:20Z</vt:lpwstr>
  </property>
  <property fmtid="{D5CDD505-2E9C-101B-9397-08002B2CF9AE}" pid="10" name="MSIP_Label_defa4170-0d19-0005-0004-bc88714345d2_Method">
    <vt:lpwstr>Standard</vt:lpwstr>
  </property>
  <property fmtid="{D5CDD505-2E9C-101B-9397-08002B2CF9AE}" pid="11" name="MSIP_Label_defa4170-0d19-0005-0004-bc88714345d2_Name">
    <vt:lpwstr>defa4170-0d19-0005-0004-bc88714345d2</vt:lpwstr>
  </property>
  <property fmtid="{D5CDD505-2E9C-101B-9397-08002B2CF9AE}" pid="12" name="MSIP_Label_defa4170-0d19-0005-0004-bc88714345d2_SiteId">
    <vt:lpwstr>8fe098d2-428d-4bd4-9803-7195fe96f0e2</vt:lpwstr>
  </property>
  <property fmtid="{D5CDD505-2E9C-101B-9397-08002B2CF9AE}" pid="13" name="MSIP_Label_defa4170-0d19-0005-0004-bc88714345d2_ActionId">
    <vt:lpwstr>f980c13e-8437-4665-beeb-d29990b44ae5</vt:lpwstr>
  </property>
  <property fmtid="{D5CDD505-2E9C-101B-9397-08002B2CF9AE}" pid="14" name="MSIP_Label_defa4170-0d19-0005-0004-bc88714345d2_ContentBits">
    <vt:lpwstr>0</vt:lpwstr>
  </property>
  <property fmtid="{D5CDD505-2E9C-101B-9397-08002B2CF9AE}" pid="15" name="MSIP_Label_defa4170-0d19-0005-0004-bc88714345d2_Tag">
    <vt:lpwstr>10, 3, 0, 1</vt:lpwstr>
  </property>
  <property fmtid="{D5CDD505-2E9C-101B-9397-08002B2CF9AE}" pid="16" name="docLang">
    <vt:lpwstr>et</vt:lpwstr>
  </property>
  <property fmtid="{D5CDD505-2E9C-101B-9397-08002B2CF9AE}" pid="17" name="MediaServiceImageTags">
    <vt:lpwstr/>
  </property>
</Properties>
</file>